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0703AFEB" w14:textId="3967DB6A" w:rsidR="00876E54" w:rsidRDefault="003E22C7" w:rsidP="00876E54">
      <w:pPr>
        <w:pStyle w:val="0011621"/>
      </w:pPr>
      <w:r>
        <w:rPr>
          <w:noProof/>
          <w:lang w:eastAsia="de-DE"/>
        </w:rPr>
        <w:drawing>
          <wp:anchor distT="0" distB="0" distL="114300" distR="114300" simplePos="0" relativeHeight="251666432" behindDoc="0" locked="1" layoutInCell="1" allowOverlap="1" wp14:anchorId="1D76C9E4" wp14:editId="18373099">
            <wp:simplePos x="0" y="0"/>
            <wp:positionH relativeFrom="column">
              <wp:posOffset>-166370</wp:posOffset>
            </wp:positionH>
            <wp:positionV relativeFrom="paragraph">
              <wp:posOffset>745490</wp:posOffset>
            </wp:positionV>
            <wp:extent cx="6067440" cy="2018520"/>
            <wp:effectExtent l="0" t="0" r="0" b="127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594_kv_12##Schriftwarnung##_000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7440" cy="2018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76E54">
        <w:t>Lebensreise als Bildungsreise? – unterwegs i</w:t>
      </w:r>
      <w:bookmarkStart w:id="0" w:name="_GoBack"/>
      <w:bookmarkEnd w:id="0"/>
      <w:r w:rsidR="00876E54">
        <w:t>n der Klassik</w:t>
      </w:r>
    </w:p>
    <w:p w14:paraId="3380863D" w14:textId="1BE9A1FC" w:rsidR="00876E54" w:rsidRDefault="00876E54" w:rsidP="00876E54">
      <w:pPr>
        <w:pStyle w:val="01Fremdtext0"/>
      </w:pPr>
      <w:r>
        <w:t>Friedrich Schiller: Der Pilgrim</w:t>
      </w:r>
      <w:r w:rsidRPr="00876E54">
        <w:rPr>
          <w:vertAlign w:val="superscript"/>
        </w:rPr>
        <w:t>1</w:t>
      </w:r>
      <w:r>
        <w:t xml:space="preserve"> (1803)</w:t>
      </w:r>
    </w:p>
    <w:p w14:paraId="00B1C205" w14:textId="77777777" w:rsidR="003E22C7" w:rsidRDefault="003E22C7" w:rsidP="003E22C7">
      <w:pPr>
        <w:pStyle w:val="02AufgabeTextv0n0"/>
      </w:pPr>
    </w:p>
    <w:p w14:paraId="153D940B" w14:textId="77777777" w:rsidR="003E22C7" w:rsidRDefault="003E22C7" w:rsidP="003E22C7">
      <w:pPr>
        <w:pStyle w:val="02AufgabeTextv0n0"/>
      </w:pPr>
    </w:p>
    <w:p w14:paraId="31298216" w14:textId="77777777" w:rsidR="003E22C7" w:rsidRDefault="003E22C7" w:rsidP="003E22C7">
      <w:pPr>
        <w:pStyle w:val="02AufgabeTextv0n0"/>
      </w:pPr>
    </w:p>
    <w:p w14:paraId="2070568B" w14:textId="77777777" w:rsidR="003E22C7" w:rsidRDefault="003E22C7" w:rsidP="003E22C7">
      <w:pPr>
        <w:pStyle w:val="02AufgabeTextv0n0"/>
      </w:pPr>
    </w:p>
    <w:p w14:paraId="10B4D017" w14:textId="77777777" w:rsidR="003E22C7" w:rsidRDefault="003E22C7" w:rsidP="003E22C7">
      <w:pPr>
        <w:pStyle w:val="02AufgabeTextv0n0"/>
      </w:pPr>
    </w:p>
    <w:p w14:paraId="039FC1AD" w14:textId="77777777" w:rsidR="003E22C7" w:rsidRDefault="003E22C7" w:rsidP="003E22C7">
      <w:pPr>
        <w:pStyle w:val="02AufgabeTextv0n0"/>
      </w:pPr>
    </w:p>
    <w:p w14:paraId="22D5A99F" w14:textId="77777777" w:rsidR="003E22C7" w:rsidRDefault="003E22C7" w:rsidP="003E22C7">
      <w:pPr>
        <w:pStyle w:val="02AufgabeTextv0n0"/>
      </w:pPr>
    </w:p>
    <w:p w14:paraId="79D8ECD5" w14:textId="77777777" w:rsidR="003E22C7" w:rsidRDefault="003E22C7" w:rsidP="003E22C7">
      <w:pPr>
        <w:pStyle w:val="02AufgabeTextv0n0"/>
      </w:pPr>
    </w:p>
    <w:p w14:paraId="1202B0CD" w14:textId="77777777" w:rsidR="003E22C7" w:rsidRDefault="003E22C7" w:rsidP="003E22C7">
      <w:pPr>
        <w:pStyle w:val="02AufgabeTextv0n0"/>
      </w:pPr>
    </w:p>
    <w:p w14:paraId="0C4560E6" w14:textId="77777777" w:rsidR="003E22C7" w:rsidRDefault="003E22C7" w:rsidP="003E22C7">
      <w:pPr>
        <w:pStyle w:val="02AufgabeTextv0n0"/>
      </w:pPr>
    </w:p>
    <w:p w14:paraId="5CA3026A" w14:textId="77777777" w:rsidR="003E22C7" w:rsidRDefault="003E22C7" w:rsidP="003E22C7">
      <w:pPr>
        <w:pStyle w:val="02AufgabeTextv0n0"/>
      </w:pPr>
    </w:p>
    <w:p w14:paraId="74A07273" w14:textId="77777777" w:rsidR="003E22C7" w:rsidRDefault="003E22C7" w:rsidP="003E22C7">
      <w:pPr>
        <w:pStyle w:val="02AufgabeTextv0n0"/>
      </w:pPr>
    </w:p>
    <w:p w14:paraId="4B1F311C" w14:textId="77777777" w:rsidR="003E22C7" w:rsidRDefault="003E22C7" w:rsidP="003E22C7">
      <w:pPr>
        <w:pStyle w:val="02AufgabeTextv0n0"/>
      </w:pPr>
    </w:p>
    <w:p w14:paraId="0C295A9B" w14:textId="77777777" w:rsidR="003E22C7" w:rsidRDefault="003E22C7" w:rsidP="003E22C7">
      <w:pPr>
        <w:pStyle w:val="05QuelleBU"/>
        <w:tabs>
          <w:tab w:val="clear" w:pos="9072"/>
          <w:tab w:val="right" w:pos="7938"/>
        </w:tabs>
        <w:spacing w:before="240"/>
        <w:ind w:left="142" w:hanging="142"/>
        <w:rPr>
          <w:i w:val="0"/>
          <w:vertAlign w:val="superscript"/>
        </w:rPr>
        <w:sectPr w:rsidR="003E22C7" w:rsidSect="002639C8">
          <w:headerReference w:type="even" r:id="rId10"/>
          <w:headerReference w:type="default" r:id="rId11"/>
          <w:footerReference w:type="even" r:id="rId12"/>
          <w:footerReference w:type="default" r:id="rId13"/>
          <w:type w:val="continuous"/>
          <w:pgSz w:w="11906" w:h="16838"/>
          <w:pgMar w:top="1701" w:right="964" w:bottom="1418" w:left="1871" w:header="0" w:footer="0" w:gutter="0"/>
          <w:lnNumType w:countBy="5" w:distance="113" w:restart="newSection"/>
          <w:cols w:space="708"/>
          <w:docGrid w:linePitch="360"/>
        </w:sectPr>
      </w:pPr>
    </w:p>
    <w:p w14:paraId="2013FCA1" w14:textId="45273502" w:rsidR="00876E54" w:rsidRDefault="00876E54" w:rsidP="003E22C7">
      <w:pPr>
        <w:pStyle w:val="05QuelleBU"/>
        <w:tabs>
          <w:tab w:val="clear" w:pos="9072"/>
          <w:tab w:val="right" w:pos="7938"/>
        </w:tabs>
        <w:spacing w:before="200"/>
        <w:ind w:left="142" w:hanging="142"/>
      </w:pPr>
      <w:r w:rsidRPr="00876E54">
        <w:rPr>
          <w:i w:val="0"/>
          <w:vertAlign w:val="superscript"/>
        </w:rPr>
        <w:lastRenderedPageBreak/>
        <w:t>1</w:t>
      </w:r>
      <w:r>
        <w:tab/>
        <w:t>Pilger, Wallfahrer</w:t>
      </w:r>
    </w:p>
    <w:p w14:paraId="39CF6D01" w14:textId="32720B54" w:rsidR="00876E54" w:rsidRDefault="00876E54" w:rsidP="000761A3">
      <w:pPr>
        <w:pStyle w:val="05QuelleBU"/>
        <w:tabs>
          <w:tab w:val="clear" w:pos="9072"/>
          <w:tab w:val="right" w:pos="7938"/>
        </w:tabs>
        <w:spacing w:before="0"/>
        <w:ind w:left="142" w:hanging="142"/>
      </w:pPr>
      <w:r w:rsidRPr="00876E54">
        <w:rPr>
          <w:i w:val="0"/>
          <w:vertAlign w:val="superscript"/>
        </w:rPr>
        <w:t>2</w:t>
      </w:r>
      <w:r>
        <w:tab/>
        <w:t>Plural von Lenz = Frühling</w:t>
      </w:r>
    </w:p>
    <w:p w14:paraId="659581E6" w14:textId="3D346123" w:rsidR="00876E54" w:rsidRDefault="00876E54" w:rsidP="000761A3">
      <w:pPr>
        <w:pStyle w:val="05QuelleBU"/>
        <w:tabs>
          <w:tab w:val="clear" w:pos="9072"/>
          <w:tab w:val="right" w:pos="7938"/>
        </w:tabs>
        <w:spacing w:before="0"/>
        <w:ind w:left="142" w:hanging="142"/>
      </w:pPr>
      <w:r w:rsidRPr="00876E54">
        <w:rPr>
          <w:i w:val="0"/>
          <w:vertAlign w:val="superscript"/>
        </w:rPr>
        <w:t>3</w:t>
      </w:r>
      <w:r>
        <w:tab/>
        <w:t>Besitz, Eigentum</w:t>
      </w:r>
    </w:p>
    <w:p w14:paraId="33A539C9" w14:textId="36307AB8" w:rsidR="00876E54" w:rsidRDefault="00876E54" w:rsidP="003E22C7">
      <w:pPr>
        <w:pStyle w:val="05QuelleBU"/>
        <w:tabs>
          <w:tab w:val="clear" w:pos="9072"/>
          <w:tab w:val="right" w:pos="7938"/>
        </w:tabs>
        <w:spacing w:before="200"/>
        <w:ind w:left="142" w:hanging="142"/>
      </w:pPr>
      <w:r w:rsidRPr="00876E54">
        <w:rPr>
          <w:i w:val="0"/>
          <w:vertAlign w:val="superscript"/>
        </w:rPr>
        <w:lastRenderedPageBreak/>
        <w:t>4</w:t>
      </w:r>
      <w:r>
        <w:tab/>
        <w:t>dunkel: hier im Sinne von geheimni</w:t>
      </w:r>
      <w:r>
        <w:t>s</w:t>
      </w:r>
      <w:r>
        <w:t>voll, schwer ve</w:t>
      </w:r>
      <w:r>
        <w:t>r</w:t>
      </w:r>
      <w:r>
        <w:t>ständlich</w:t>
      </w:r>
    </w:p>
    <w:p w14:paraId="64A696B4" w14:textId="7DEA441A" w:rsidR="00876E54" w:rsidRDefault="00876E54" w:rsidP="000761A3">
      <w:pPr>
        <w:pStyle w:val="05QuelleBU"/>
        <w:tabs>
          <w:tab w:val="clear" w:pos="9072"/>
          <w:tab w:val="right" w:pos="7938"/>
        </w:tabs>
        <w:spacing w:before="0"/>
        <w:ind w:left="142" w:hanging="142"/>
      </w:pPr>
      <w:r w:rsidRPr="00876E54">
        <w:rPr>
          <w:i w:val="0"/>
          <w:vertAlign w:val="superscript"/>
        </w:rPr>
        <w:t>5</w:t>
      </w:r>
      <w:r>
        <w:tab/>
        <w:t xml:space="preserve">Plural von Schlund = Abgrund, </w:t>
      </w:r>
      <w:r w:rsidR="000761A3" w:rsidRPr="000761A3">
        <w:t>Schlucht</w:t>
      </w:r>
    </w:p>
    <w:p w14:paraId="08665BA4" w14:textId="77777777" w:rsidR="003E22C7" w:rsidRDefault="003E22C7" w:rsidP="003E22C7">
      <w:pPr>
        <w:pStyle w:val="02AufgabeTextv0n0"/>
        <w:sectPr w:rsidR="003E22C7" w:rsidSect="003E22C7">
          <w:type w:val="continuous"/>
          <w:pgSz w:w="11906" w:h="16838"/>
          <w:pgMar w:top="1701" w:right="3968" w:bottom="1418" w:left="1871" w:header="0" w:footer="0" w:gutter="0"/>
          <w:lnNumType w:countBy="5" w:distance="113" w:restart="newSection"/>
          <w:cols w:num="2" w:space="624"/>
          <w:docGrid w:linePitch="360"/>
        </w:sectPr>
      </w:pPr>
    </w:p>
    <w:p w14:paraId="11472C1A" w14:textId="69E17895" w:rsidR="00876E54" w:rsidRPr="00876E54" w:rsidRDefault="000761A3" w:rsidP="00876E54">
      <w:pPr>
        <w:pStyle w:val="05QuelleBU"/>
      </w:pPr>
      <w:r w:rsidRPr="000761A3">
        <w:lastRenderedPageBreak/>
        <w:t xml:space="preserve">Quelle: Friedrich Schiller. Werke und Briefe. Bd. 1: Gedichte. Hrsg. v. Georg </w:t>
      </w:r>
      <w:proofErr w:type="spellStart"/>
      <w:r w:rsidRPr="000761A3">
        <w:t>Kurscheidt</w:t>
      </w:r>
      <w:proofErr w:type="spellEnd"/>
      <w:r w:rsidRPr="000761A3">
        <w:t xml:space="preserve">. </w:t>
      </w:r>
      <w:r>
        <w:br/>
      </w:r>
      <w:r w:rsidRPr="000761A3">
        <w:t>Deutscher Klassiker Verlag Frankfurt am Main 1992, S. 337 f.</w:t>
      </w:r>
    </w:p>
    <w:p w14:paraId="2679B23E" w14:textId="06301CFE" w:rsidR="00876E54" w:rsidRDefault="008A77C3" w:rsidP="00F07D1B">
      <w:pPr>
        <w:pStyle w:val="02AufgabemNrv12n0"/>
        <w:spacing w:before="360"/>
      </w:pPr>
      <w:r w:rsidRPr="0005377B">
        <w:rPr>
          <w:rStyle w:val="02AufgabeNrZF"/>
        </w:rPr>
        <w:t> </w:t>
      </w:r>
      <w:r>
        <w:rPr>
          <w:rStyle w:val="02AufgabeNrZF"/>
        </w:rPr>
        <w:t>1</w:t>
      </w:r>
      <w:r w:rsidRPr="0005377B">
        <w:rPr>
          <w:rStyle w:val="02AufgabeNrZF"/>
        </w:rPr>
        <w:t> </w:t>
      </w:r>
      <w:r w:rsidR="00876E54">
        <w:tab/>
        <w:t>Lesen Sie das Gedicht „Der Pilgrim“ und formulieren Sie eine spontane Einschätzung zum Thema.</w:t>
      </w:r>
    </w:p>
    <w:p w14:paraId="25B7CE4A" w14:textId="4B2F1CB7" w:rsidR="00876E54" w:rsidRDefault="008A77C3" w:rsidP="00F07D1B">
      <w:pPr>
        <w:pStyle w:val="02AufgabemNrv12n0"/>
        <w:spacing w:after="120"/>
      </w:pPr>
      <w:r w:rsidRPr="0005377B">
        <w:rPr>
          <w:rStyle w:val="02AufgabeNrZF"/>
        </w:rPr>
        <w:t> 2 </w:t>
      </w:r>
      <w:r w:rsidR="00876E54">
        <w:tab/>
        <w:t xml:space="preserve">Charakterisieren Sie die unterschiedlichen Lebensphasen des lyrischen Ichs in diesem Gedicht, indem Sie die Ziele und Wünsche sowie die Beschreibung des Weges notieren. Tipp: Achten Sie auf die Zeitform </w:t>
      </w:r>
      <w:r w:rsidR="00876E54">
        <w:br/>
        <w:t>der Verben. Formulieren Sie ein kurzes Fazit.</w:t>
      </w:r>
    </w:p>
    <w:tbl>
      <w:tblPr>
        <w:tblStyle w:val="KlettTabneu2018-02-23"/>
        <w:tblW w:w="9072" w:type="dxa"/>
        <w:tblLayout w:type="fixed"/>
        <w:tblLook w:val="04A0" w:firstRow="1" w:lastRow="0" w:firstColumn="1" w:lastColumn="0" w:noHBand="0" w:noVBand="1"/>
      </w:tblPr>
      <w:tblGrid>
        <w:gridCol w:w="1985"/>
        <w:gridCol w:w="3543"/>
        <w:gridCol w:w="3544"/>
      </w:tblGrid>
      <w:tr w:rsidR="00876E54" w:rsidRPr="00876E54" w14:paraId="5F876243" w14:textId="77777777" w:rsidTr="00876E54">
        <w:tc>
          <w:tcPr>
            <w:tcW w:w="1985" w:type="dxa"/>
            <w:tcBorders>
              <w:top w:val="nil"/>
              <w:bottom w:val="single" w:sz="8" w:space="0" w:color="auto"/>
            </w:tcBorders>
          </w:tcPr>
          <w:p w14:paraId="1D8377F6" w14:textId="77777777" w:rsidR="00876E54" w:rsidRPr="00876E54" w:rsidRDefault="00876E54" w:rsidP="00876E54">
            <w:pPr>
              <w:pStyle w:val="02AufgabeTextv0n0"/>
              <w:rPr>
                <w:b/>
              </w:rPr>
            </w:pPr>
            <w:r w:rsidRPr="00876E54">
              <w:rPr>
                <w:b/>
              </w:rPr>
              <w:t>Lebensalter</w:t>
            </w:r>
            <w:r w:rsidRPr="00876E54">
              <w:rPr>
                <w:b/>
              </w:rPr>
              <w:tab/>
              <w:t>Ziel des Pilgrims</w:t>
            </w:r>
            <w:r w:rsidRPr="00876E54">
              <w:rPr>
                <w:b/>
              </w:rPr>
              <w:tab/>
              <w:t>Beschreibung des Weges</w:t>
            </w:r>
          </w:p>
        </w:tc>
        <w:tc>
          <w:tcPr>
            <w:tcW w:w="3543" w:type="dxa"/>
            <w:tcBorders>
              <w:top w:val="nil"/>
              <w:bottom w:val="single" w:sz="8" w:space="0" w:color="auto"/>
            </w:tcBorders>
          </w:tcPr>
          <w:p w14:paraId="174665A7" w14:textId="3963C540" w:rsidR="00876E54" w:rsidRPr="00876E54" w:rsidRDefault="00876E54" w:rsidP="00876E54">
            <w:pPr>
              <w:pStyle w:val="02AufgabeTextv0n0"/>
              <w:rPr>
                <w:b/>
              </w:rPr>
            </w:pPr>
            <w:r>
              <w:rPr>
                <w:b/>
              </w:rPr>
              <w:t>Ziel des Pilgrims</w:t>
            </w:r>
          </w:p>
        </w:tc>
        <w:tc>
          <w:tcPr>
            <w:tcW w:w="3544" w:type="dxa"/>
            <w:tcBorders>
              <w:top w:val="nil"/>
              <w:bottom w:val="single" w:sz="8" w:space="0" w:color="auto"/>
            </w:tcBorders>
          </w:tcPr>
          <w:p w14:paraId="579DE5D8" w14:textId="7CA2BFB2" w:rsidR="00876E54" w:rsidRPr="00876E54" w:rsidRDefault="00876E54" w:rsidP="00876E54">
            <w:pPr>
              <w:pStyle w:val="02AufgabeTextv0n0"/>
              <w:rPr>
                <w:b/>
              </w:rPr>
            </w:pPr>
            <w:r>
              <w:rPr>
                <w:b/>
              </w:rPr>
              <w:t>Beschreibung des Weges</w:t>
            </w:r>
          </w:p>
        </w:tc>
      </w:tr>
      <w:tr w:rsidR="00876E54" w:rsidRPr="00876E54" w14:paraId="482F8F15" w14:textId="77777777" w:rsidTr="00876E54">
        <w:tc>
          <w:tcPr>
            <w:tcW w:w="1985" w:type="dxa"/>
            <w:tcBorders>
              <w:top w:val="single" w:sz="8" w:space="0" w:color="auto"/>
            </w:tcBorders>
          </w:tcPr>
          <w:p w14:paraId="67D19987" w14:textId="43678DD6" w:rsidR="00876E54" w:rsidRPr="00876E54" w:rsidRDefault="00876E54" w:rsidP="00876E54">
            <w:pPr>
              <w:pStyle w:val="02AufgabeTextv0n0"/>
            </w:pPr>
            <w:r w:rsidRPr="00876E54">
              <w:t>Jugend (V. 1–16)</w:t>
            </w:r>
          </w:p>
        </w:tc>
        <w:tc>
          <w:tcPr>
            <w:tcW w:w="3543" w:type="dxa"/>
            <w:tcBorders>
              <w:top w:val="single" w:sz="8" w:space="0" w:color="auto"/>
            </w:tcBorders>
          </w:tcPr>
          <w:p w14:paraId="2D86819A" w14:textId="36EE431D" w:rsidR="00876E54" w:rsidRPr="00876E54" w:rsidRDefault="00876E54" w:rsidP="00876E54">
            <w:pPr>
              <w:pStyle w:val="02AufgabeTextv0n0"/>
            </w:pPr>
            <w:r w:rsidRPr="00876E54">
              <w:t xml:space="preserve">große Hoffnung (V. 9) auf die Erfüllung einer Verheißung (V. 10) → Ort der </w:t>
            </w:r>
            <w:r>
              <w:br/>
            </w:r>
            <w:r w:rsidRPr="00876E54">
              <w:t>Unvergänglichkeit</w:t>
            </w:r>
          </w:p>
        </w:tc>
        <w:tc>
          <w:tcPr>
            <w:tcW w:w="3544" w:type="dxa"/>
            <w:tcBorders>
              <w:top w:val="single" w:sz="8" w:space="0" w:color="auto"/>
            </w:tcBorders>
          </w:tcPr>
          <w:p w14:paraId="6EFBAD2D" w14:textId="3ADADF54" w:rsidR="00876E54" w:rsidRPr="00876E54" w:rsidRDefault="00876E54" w:rsidP="00876E54">
            <w:pPr>
              <w:pStyle w:val="02AufgabeTextv0n0"/>
            </w:pPr>
            <w:r w:rsidRPr="00876E54">
              <w:t>zugänglicher, leicht zu bewältigender Weg (V. 11 f.)</w:t>
            </w:r>
          </w:p>
        </w:tc>
      </w:tr>
      <w:tr w:rsidR="00876E54" w:rsidRPr="00876E54" w14:paraId="6D20CACD" w14:textId="77777777" w:rsidTr="00876E54">
        <w:tc>
          <w:tcPr>
            <w:tcW w:w="1985" w:type="dxa"/>
          </w:tcPr>
          <w:p w14:paraId="133BC130" w14:textId="77777777" w:rsidR="00876E54" w:rsidRDefault="00876E54" w:rsidP="00876E54">
            <w:pPr>
              <w:pStyle w:val="02AufgabeTextv0n0"/>
            </w:pPr>
            <w:r w:rsidRPr="00876E54">
              <w:t>…</w:t>
            </w:r>
          </w:p>
          <w:p w14:paraId="6A31C19A" w14:textId="77777777" w:rsidR="00F07D1B" w:rsidRDefault="00F07D1B" w:rsidP="00876E54">
            <w:pPr>
              <w:pStyle w:val="02AufgabeTextv0n0"/>
            </w:pPr>
          </w:p>
          <w:p w14:paraId="11DD2F21" w14:textId="77777777" w:rsidR="00F07D1B" w:rsidRDefault="00F07D1B" w:rsidP="00876E54">
            <w:pPr>
              <w:pStyle w:val="02AufgabeTextv0n0"/>
            </w:pPr>
          </w:p>
          <w:p w14:paraId="2F30CAAA" w14:textId="76B91F2F" w:rsidR="00F07D1B" w:rsidRPr="00876E54" w:rsidRDefault="00F07D1B" w:rsidP="00876E54">
            <w:pPr>
              <w:pStyle w:val="02AufgabeTextv0n0"/>
            </w:pPr>
          </w:p>
        </w:tc>
        <w:tc>
          <w:tcPr>
            <w:tcW w:w="3543" w:type="dxa"/>
          </w:tcPr>
          <w:p w14:paraId="170D8BE5" w14:textId="77777777" w:rsidR="00876E54" w:rsidRPr="00876E54" w:rsidRDefault="00876E54" w:rsidP="00876E54">
            <w:pPr>
              <w:pStyle w:val="02AufgabeTextv0n0"/>
            </w:pPr>
          </w:p>
        </w:tc>
        <w:tc>
          <w:tcPr>
            <w:tcW w:w="3544" w:type="dxa"/>
          </w:tcPr>
          <w:p w14:paraId="7DDB9CF1" w14:textId="47EF1A90" w:rsidR="00876E54" w:rsidRPr="00876E54" w:rsidRDefault="00876E54" w:rsidP="00876E54">
            <w:pPr>
              <w:pStyle w:val="02AufgabeTextv0n0"/>
            </w:pPr>
          </w:p>
        </w:tc>
      </w:tr>
      <w:tr w:rsidR="00F07D1B" w:rsidRPr="00876E54" w14:paraId="6CC66C75" w14:textId="77777777" w:rsidTr="00876E54">
        <w:tc>
          <w:tcPr>
            <w:tcW w:w="1985" w:type="dxa"/>
          </w:tcPr>
          <w:p w14:paraId="6D65B3F7" w14:textId="77777777" w:rsidR="00F07D1B" w:rsidRDefault="00F07D1B" w:rsidP="00876E54">
            <w:pPr>
              <w:pStyle w:val="02AufgabeTextv0n0"/>
            </w:pPr>
          </w:p>
          <w:p w14:paraId="71B606A9" w14:textId="77777777" w:rsidR="00F07D1B" w:rsidRDefault="00F07D1B" w:rsidP="00876E54">
            <w:pPr>
              <w:pStyle w:val="02AufgabeTextv0n0"/>
            </w:pPr>
          </w:p>
          <w:p w14:paraId="1D192F21" w14:textId="77777777" w:rsidR="00F07D1B" w:rsidRDefault="00F07D1B" w:rsidP="00876E54">
            <w:pPr>
              <w:pStyle w:val="02AufgabeTextv0n0"/>
            </w:pPr>
          </w:p>
          <w:p w14:paraId="3618ACDE" w14:textId="77777777" w:rsidR="00F07D1B" w:rsidRPr="00876E54" w:rsidRDefault="00F07D1B" w:rsidP="00876E54">
            <w:pPr>
              <w:pStyle w:val="02AufgabeTextv0n0"/>
            </w:pPr>
          </w:p>
        </w:tc>
        <w:tc>
          <w:tcPr>
            <w:tcW w:w="3543" w:type="dxa"/>
          </w:tcPr>
          <w:p w14:paraId="6BACA3C7" w14:textId="77777777" w:rsidR="00F07D1B" w:rsidRPr="00876E54" w:rsidRDefault="00F07D1B" w:rsidP="00876E54">
            <w:pPr>
              <w:pStyle w:val="02AufgabeTextv0n0"/>
            </w:pPr>
          </w:p>
        </w:tc>
        <w:tc>
          <w:tcPr>
            <w:tcW w:w="3544" w:type="dxa"/>
          </w:tcPr>
          <w:p w14:paraId="5913EF0B" w14:textId="77777777" w:rsidR="00F07D1B" w:rsidRPr="00876E54" w:rsidRDefault="00F07D1B" w:rsidP="00876E54">
            <w:pPr>
              <w:pStyle w:val="02AufgabeTextv0n0"/>
            </w:pPr>
          </w:p>
        </w:tc>
      </w:tr>
    </w:tbl>
    <w:p w14:paraId="20DCDBB3" w14:textId="79F858CD" w:rsidR="00876E54" w:rsidRDefault="008A77C3" w:rsidP="00876E54">
      <w:pPr>
        <w:pStyle w:val="02AufgabemNrv12n0"/>
      </w:pPr>
      <w:r>
        <w:rPr>
          <w:rStyle w:val="02AufgabeNrZF"/>
        </w:rPr>
        <w:t> 3</w:t>
      </w:r>
      <w:r w:rsidRPr="0005377B">
        <w:rPr>
          <w:rStyle w:val="02AufgabeNrZF"/>
        </w:rPr>
        <w:t> </w:t>
      </w:r>
      <w:r w:rsidR="00876E54">
        <w:tab/>
        <w:t xml:space="preserve">Konkretisieren Sie die Aussage in den Versen 15 und 16. Was könnte mit „das Irdische“ gemeint sein? </w:t>
      </w:r>
      <w:r w:rsidR="00876E54">
        <w:br/>
        <w:t>Worin wird es verwandelt? Formulieren Sie mit eigenen Worten.</w:t>
      </w:r>
    </w:p>
    <w:p w14:paraId="6CED117B" w14:textId="59B44F9C" w:rsidR="006E4048" w:rsidRDefault="006E4048" w:rsidP="006E4048">
      <w:pPr>
        <w:pStyle w:val="02AufgabeSchreibzeilenoText"/>
      </w:pPr>
      <w:r>
        <w:tab/>
      </w:r>
    </w:p>
    <w:p w14:paraId="5DC495D1" w14:textId="755F07F5" w:rsidR="006E4048" w:rsidRDefault="006E4048" w:rsidP="006E4048">
      <w:pPr>
        <w:pStyle w:val="02AufgabeSchreibzeilenoText"/>
      </w:pPr>
      <w:r>
        <w:tab/>
      </w:r>
    </w:p>
    <w:p w14:paraId="53E52337" w14:textId="42DF1581" w:rsidR="00876E54" w:rsidRDefault="008A77C3" w:rsidP="00876E54">
      <w:pPr>
        <w:pStyle w:val="02AufgabemNrv12n0"/>
      </w:pPr>
      <w:r>
        <w:rPr>
          <w:rStyle w:val="02AufgabeNrZF"/>
        </w:rPr>
        <w:t> 4</w:t>
      </w:r>
      <w:r w:rsidRPr="0005377B">
        <w:rPr>
          <w:rStyle w:val="02AufgabeNrZF"/>
        </w:rPr>
        <w:t> </w:t>
      </w:r>
      <w:r w:rsidR="00876E54">
        <w:tab/>
        <w:t xml:space="preserve">Wie unterscheidet sich der „Pilgrim“ in diesem Gedicht von der herkömmlichen Definition eines Pilgers? </w:t>
      </w:r>
    </w:p>
    <w:p w14:paraId="59C13E9C" w14:textId="3DCCAE9B" w:rsidR="006E4048" w:rsidRDefault="006E4048" w:rsidP="006E4048">
      <w:pPr>
        <w:pStyle w:val="02AufgabeSchreibzeilenoText"/>
      </w:pPr>
      <w:r>
        <w:tab/>
      </w:r>
    </w:p>
    <w:p w14:paraId="658BC335" w14:textId="70534ECA" w:rsidR="006E4048" w:rsidRDefault="006E4048" w:rsidP="006E4048">
      <w:pPr>
        <w:pStyle w:val="02AufgabeSchreibzeilenoText"/>
      </w:pPr>
      <w:r>
        <w:tab/>
      </w:r>
    </w:p>
    <w:p w14:paraId="1884CFDF" w14:textId="24D8264B" w:rsidR="00876E54" w:rsidRDefault="008A77C3" w:rsidP="008A77C3">
      <w:pPr>
        <w:pStyle w:val="02AufgabemNrv12n0"/>
        <w:spacing w:after="120"/>
      </w:pPr>
      <w:r>
        <w:rPr>
          <w:rStyle w:val="02AufgabeNrZF"/>
        </w:rPr>
        <w:lastRenderedPageBreak/>
        <w:t> 5</w:t>
      </w:r>
      <w:r w:rsidRPr="0005377B">
        <w:rPr>
          <w:rStyle w:val="02AufgabeNrZF"/>
        </w:rPr>
        <w:t> </w:t>
      </w:r>
      <w:r w:rsidR="00876E54">
        <w:tab/>
        <w:t xml:space="preserve">Untersuchen Sie die Bildsprache des Gedichtes genauer. Markieren Sie diejenigen Textstellen, die über </w:t>
      </w:r>
      <w:r w:rsidR="00B16C2C" w:rsidRPr="00B16C2C">
        <w:t>den</w:t>
      </w:r>
      <w:r w:rsidR="00B16C2C">
        <w:t> </w:t>
      </w:r>
      <w:r w:rsidR="00B16C2C" w:rsidRPr="00B16C2C">
        <w:t>wörtlichen Sinn</w:t>
      </w:r>
      <w:r w:rsidR="00876E54">
        <w:t xml:space="preserve"> hinaus eine übertragene Bedeutung haben, und notieren Sie diese in einer Tabelle auf einem DIN-A4-Blatt.</w:t>
      </w:r>
    </w:p>
    <w:tbl>
      <w:tblPr>
        <w:tblStyle w:val="KlettTabneu2018-02-23"/>
        <w:tblW w:w="9357" w:type="dxa"/>
        <w:tblLook w:val="04A0" w:firstRow="1" w:lastRow="0" w:firstColumn="1" w:lastColumn="0" w:noHBand="0" w:noVBand="1"/>
      </w:tblPr>
      <w:tblGrid>
        <w:gridCol w:w="3119"/>
        <w:gridCol w:w="3119"/>
        <w:gridCol w:w="3119"/>
      </w:tblGrid>
      <w:tr w:rsidR="008A77C3" w14:paraId="6FDD2098" w14:textId="77777777" w:rsidTr="00962A69">
        <w:trPr>
          <w:trHeight w:val="387"/>
        </w:trPr>
        <w:tc>
          <w:tcPr>
            <w:tcW w:w="3119" w:type="dxa"/>
            <w:tcBorders>
              <w:top w:val="nil"/>
              <w:bottom w:val="single" w:sz="8" w:space="0" w:color="auto"/>
            </w:tcBorders>
          </w:tcPr>
          <w:p w14:paraId="5AC957F0" w14:textId="43A87A48" w:rsidR="008A77C3" w:rsidRPr="008A77C3" w:rsidRDefault="008A77C3" w:rsidP="008A77C3">
            <w:pPr>
              <w:pStyle w:val="02AufgabeTextv0n0"/>
              <w:rPr>
                <w:b/>
              </w:rPr>
            </w:pPr>
            <w:r w:rsidRPr="008A77C3">
              <w:rPr>
                <w:b/>
              </w:rPr>
              <w:t>Textbeleg</w:t>
            </w:r>
          </w:p>
        </w:tc>
        <w:tc>
          <w:tcPr>
            <w:tcW w:w="3119" w:type="dxa"/>
            <w:tcBorders>
              <w:top w:val="nil"/>
              <w:bottom w:val="single" w:sz="8" w:space="0" w:color="auto"/>
            </w:tcBorders>
          </w:tcPr>
          <w:p w14:paraId="793F7A42" w14:textId="20C04F6F" w:rsidR="008A77C3" w:rsidRPr="008A77C3" w:rsidRDefault="008A77C3" w:rsidP="008A77C3">
            <w:pPr>
              <w:pStyle w:val="02AufgabeTextv0n0"/>
              <w:rPr>
                <w:b/>
              </w:rPr>
            </w:pPr>
            <w:r w:rsidRPr="008A77C3">
              <w:rPr>
                <w:b/>
              </w:rPr>
              <w:t>Wörtliche Bedeutung</w:t>
            </w:r>
          </w:p>
        </w:tc>
        <w:tc>
          <w:tcPr>
            <w:tcW w:w="3119" w:type="dxa"/>
            <w:tcBorders>
              <w:top w:val="nil"/>
              <w:bottom w:val="single" w:sz="8" w:space="0" w:color="auto"/>
            </w:tcBorders>
          </w:tcPr>
          <w:p w14:paraId="134241A5" w14:textId="7ED04CB9" w:rsidR="008A77C3" w:rsidRPr="008A77C3" w:rsidRDefault="008A77C3" w:rsidP="008A77C3">
            <w:pPr>
              <w:pStyle w:val="02AufgabeTextv0n0"/>
              <w:rPr>
                <w:b/>
              </w:rPr>
            </w:pPr>
            <w:r w:rsidRPr="008A77C3">
              <w:rPr>
                <w:b/>
              </w:rPr>
              <w:t>Übertragene Bedeutung</w:t>
            </w:r>
          </w:p>
        </w:tc>
      </w:tr>
      <w:tr w:rsidR="008A77C3" w14:paraId="17D3E247" w14:textId="77777777" w:rsidTr="00962A69">
        <w:trPr>
          <w:trHeight w:val="363"/>
        </w:trPr>
        <w:tc>
          <w:tcPr>
            <w:tcW w:w="3119" w:type="dxa"/>
            <w:tcBorders>
              <w:top w:val="single" w:sz="8" w:space="0" w:color="auto"/>
            </w:tcBorders>
          </w:tcPr>
          <w:p w14:paraId="11385644" w14:textId="70D20875" w:rsidR="008A77C3" w:rsidRDefault="008A77C3" w:rsidP="008A77C3">
            <w:pPr>
              <w:pStyle w:val="02AufgabeTextv0n0"/>
            </w:pPr>
            <w:r w:rsidRPr="006926D4">
              <w:t>„in meines Lebens Lenze“ (V. 1)</w:t>
            </w:r>
          </w:p>
        </w:tc>
        <w:tc>
          <w:tcPr>
            <w:tcW w:w="3119" w:type="dxa"/>
            <w:tcBorders>
              <w:top w:val="single" w:sz="8" w:space="0" w:color="auto"/>
            </w:tcBorders>
          </w:tcPr>
          <w:p w14:paraId="39522986" w14:textId="449B5C8D" w:rsidR="008A77C3" w:rsidRDefault="008A77C3" w:rsidP="008A77C3">
            <w:pPr>
              <w:pStyle w:val="02AufgabeTextv0n0"/>
            </w:pPr>
            <w:r w:rsidRPr="006926D4">
              <w:t>Frühling meines Lebens</w:t>
            </w:r>
          </w:p>
        </w:tc>
        <w:tc>
          <w:tcPr>
            <w:tcW w:w="3119" w:type="dxa"/>
            <w:tcBorders>
              <w:top w:val="single" w:sz="8" w:space="0" w:color="auto"/>
            </w:tcBorders>
          </w:tcPr>
          <w:p w14:paraId="200FC3B6" w14:textId="173A6438" w:rsidR="008A77C3" w:rsidRDefault="008A77C3" w:rsidP="008A77C3">
            <w:pPr>
              <w:pStyle w:val="02AufgabeTextv0n0"/>
            </w:pPr>
            <w:r w:rsidRPr="006926D4">
              <w:t>Jugend</w:t>
            </w:r>
          </w:p>
        </w:tc>
      </w:tr>
      <w:tr w:rsidR="008A77C3" w14:paraId="08754DE1" w14:textId="77777777" w:rsidTr="00962A69">
        <w:trPr>
          <w:trHeight w:val="2177"/>
        </w:trPr>
        <w:tc>
          <w:tcPr>
            <w:tcW w:w="3119" w:type="dxa"/>
          </w:tcPr>
          <w:p w14:paraId="73F5A85A" w14:textId="77777777" w:rsidR="008A77C3" w:rsidRDefault="008A77C3" w:rsidP="008A77C3">
            <w:pPr>
              <w:pStyle w:val="02AufgabeTextv0n0"/>
            </w:pPr>
            <w:r>
              <w:t>…</w:t>
            </w:r>
          </w:p>
          <w:p w14:paraId="4F283AEF" w14:textId="77777777" w:rsidR="00480AFA" w:rsidRDefault="00480AFA" w:rsidP="008A77C3">
            <w:pPr>
              <w:pStyle w:val="02AufgabeTextv0n0"/>
            </w:pPr>
          </w:p>
          <w:p w14:paraId="5569B4DF" w14:textId="77777777" w:rsidR="00480AFA" w:rsidRDefault="00480AFA" w:rsidP="008A77C3">
            <w:pPr>
              <w:pStyle w:val="02AufgabeTextv0n0"/>
            </w:pPr>
          </w:p>
          <w:p w14:paraId="32486DAC" w14:textId="77777777" w:rsidR="00F07D1B" w:rsidRDefault="00F07D1B" w:rsidP="008A77C3">
            <w:pPr>
              <w:pStyle w:val="02AufgabeTextv0n0"/>
            </w:pPr>
          </w:p>
          <w:p w14:paraId="1C75308A" w14:textId="77777777" w:rsidR="00480AFA" w:rsidRDefault="00480AFA" w:rsidP="008A77C3">
            <w:pPr>
              <w:pStyle w:val="02AufgabeTextv0n0"/>
            </w:pPr>
          </w:p>
          <w:p w14:paraId="369C8A5F" w14:textId="36236766" w:rsidR="00F07D1B" w:rsidRDefault="00F07D1B" w:rsidP="008A77C3">
            <w:pPr>
              <w:pStyle w:val="02AufgabeTextv0n0"/>
            </w:pPr>
          </w:p>
        </w:tc>
        <w:tc>
          <w:tcPr>
            <w:tcW w:w="3119" w:type="dxa"/>
          </w:tcPr>
          <w:p w14:paraId="2E752A6A" w14:textId="77777777" w:rsidR="008A77C3" w:rsidRDefault="008A77C3" w:rsidP="008A77C3">
            <w:pPr>
              <w:pStyle w:val="02AufgabeTextv0n0"/>
            </w:pPr>
          </w:p>
        </w:tc>
        <w:tc>
          <w:tcPr>
            <w:tcW w:w="3119" w:type="dxa"/>
          </w:tcPr>
          <w:p w14:paraId="5FE8FE6C" w14:textId="77777777" w:rsidR="008A77C3" w:rsidRDefault="008A77C3" w:rsidP="008A77C3">
            <w:pPr>
              <w:pStyle w:val="02AufgabeTextv0n0"/>
            </w:pPr>
          </w:p>
        </w:tc>
      </w:tr>
    </w:tbl>
    <w:p w14:paraId="7E8367A1" w14:textId="70FBD5F5" w:rsidR="00876E54" w:rsidRDefault="008A77C3" w:rsidP="008A77C3">
      <w:pPr>
        <w:pStyle w:val="02AufgabemNrv12n0"/>
      </w:pPr>
      <w:r>
        <w:rPr>
          <w:rStyle w:val="02AufgabeNrZF"/>
        </w:rPr>
        <w:t> 6</w:t>
      </w:r>
      <w:r w:rsidRPr="0005377B">
        <w:rPr>
          <w:rStyle w:val="02AufgabeNrZF"/>
        </w:rPr>
        <w:t> </w:t>
      </w:r>
      <w:r w:rsidR="00876E54">
        <w:tab/>
        <w:t>Lesen Sie den Textauszug aus Goethes „Wilhelm Meisters Wanderjahre“ (Klett Editionen, S. 116).</w:t>
      </w:r>
    </w:p>
    <w:p w14:paraId="122B779D" w14:textId="0DB34F10" w:rsidR="00876E54" w:rsidRDefault="00876E54" w:rsidP="008A77C3">
      <w:pPr>
        <w:pStyle w:val="02AufgabeTextAufzStrich05"/>
      </w:pPr>
      <w:r>
        <w:t>Notieren Sie die Gemeinsamkeiten zwischen der Hauptfigur Wilhelm und dem Pilgrim in Schillers Gedicht.</w:t>
      </w:r>
    </w:p>
    <w:p w14:paraId="289879B5" w14:textId="53F0945F" w:rsidR="00876E54" w:rsidRDefault="00876E54" w:rsidP="008A77C3">
      <w:pPr>
        <w:pStyle w:val="02AufgabeTextAufzStrich05"/>
      </w:pPr>
      <w:r>
        <w:t>Vergleichen Sie die Beschreibung der Naturphänomene in beiden Texten. Welche übertragene Bedeutung wird der Umgebung jeweils zugeschrieben?</w:t>
      </w:r>
    </w:p>
    <w:p w14:paraId="7C81ED04" w14:textId="52056A32" w:rsidR="00876E54" w:rsidRDefault="00876E54" w:rsidP="008A77C3">
      <w:pPr>
        <w:pStyle w:val="02AufgabeTextAufzStrich05"/>
      </w:pPr>
      <w:r>
        <w:t>Formulieren Sie schriftlich jeweils anhand von Textbelegen knappe Antworten auf die folgenden Fragen:</w:t>
      </w:r>
    </w:p>
    <w:p w14:paraId="1F6EB19C" w14:textId="29F91197" w:rsidR="00876E54" w:rsidRDefault="008A77C3" w:rsidP="008A77C3">
      <w:pPr>
        <w:pStyle w:val="02AufgabeTextv0n0"/>
        <w:tabs>
          <w:tab w:val="clear" w:pos="9072"/>
          <w:tab w:val="left" w:pos="510"/>
        </w:tabs>
        <w:ind w:left="510" w:hanging="510"/>
      </w:pPr>
      <w:r>
        <w:tab/>
      </w:r>
      <w:r>
        <w:rPr>
          <w:rFonts w:cs="Arial"/>
        </w:rPr>
        <w:t>•</w:t>
      </w:r>
      <w:r>
        <w:rPr>
          <w:rFonts w:cs="Arial"/>
        </w:rPr>
        <w:tab/>
      </w:r>
      <w:r w:rsidR="00876E54">
        <w:t>Worin unterscheiden sich die Pilgerreise bzw. die Wanderjahre von einer Reise?</w:t>
      </w:r>
    </w:p>
    <w:p w14:paraId="74A06A96" w14:textId="218FF26E" w:rsidR="00876E54" w:rsidRDefault="008A77C3" w:rsidP="008A77C3">
      <w:pPr>
        <w:pStyle w:val="02AufgabeTextv0n0"/>
        <w:tabs>
          <w:tab w:val="clear" w:pos="9072"/>
          <w:tab w:val="left" w:pos="510"/>
        </w:tabs>
        <w:ind w:left="510" w:hanging="510"/>
      </w:pPr>
      <w:r>
        <w:tab/>
      </w:r>
      <w:r>
        <w:rPr>
          <w:rFonts w:cs="Arial"/>
        </w:rPr>
        <w:t>•</w:t>
      </w:r>
      <w:r>
        <w:rPr>
          <w:rFonts w:cs="Arial"/>
        </w:rPr>
        <w:tab/>
      </w:r>
      <w:r w:rsidR="00876E54">
        <w:t>Werden in beiden Texten reale Landschaftseindrücke oder typisierte Landschaftselemente beschrieben?</w:t>
      </w:r>
    </w:p>
    <w:p w14:paraId="4925F02E" w14:textId="64A30502" w:rsidR="00876E54" w:rsidRDefault="008A77C3" w:rsidP="008A77C3">
      <w:pPr>
        <w:pStyle w:val="02AufgabeTextv0n0"/>
        <w:tabs>
          <w:tab w:val="clear" w:pos="9072"/>
          <w:tab w:val="left" w:pos="510"/>
        </w:tabs>
        <w:ind w:left="510" w:hanging="510"/>
      </w:pPr>
      <w:r>
        <w:tab/>
      </w:r>
      <w:r>
        <w:rPr>
          <w:rFonts w:cs="Arial"/>
        </w:rPr>
        <w:t>•</w:t>
      </w:r>
      <w:r>
        <w:rPr>
          <w:rFonts w:cs="Arial"/>
        </w:rPr>
        <w:tab/>
      </w:r>
      <w:r w:rsidR="00876E54">
        <w:t>Welche Bedeutung wird dem Unterwegssein in beiden Texten zugeschrieben? Geht es dabei vorrangig um den Kontakt mit dem Fremden oder um innere Prozesse?</w:t>
      </w:r>
    </w:p>
    <w:p w14:paraId="4F7BFFEF" w14:textId="52C4CE89" w:rsidR="00876E54" w:rsidRDefault="008A77C3" w:rsidP="008A77C3">
      <w:pPr>
        <w:pStyle w:val="02AufgabeTextv0n0"/>
        <w:ind w:left="284" w:hanging="284"/>
      </w:pPr>
      <w:r>
        <w:tab/>
      </w:r>
      <w:r w:rsidR="00876E54">
        <w:t>Notieren Sie, wenn möglich, konkrete Textbelege für Ihre Deutungen. Tauschen Sie sich über Ihre Antworten in der Lerngruppe aus.</w:t>
      </w:r>
      <w:r w:rsidRPr="008A77C3">
        <w:rPr>
          <w:noProof/>
          <w:lang w:eastAsia="de-DE"/>
        </w:rPr>
        <w:t xml:space="preserve"> </w:t>
      </w:r>
    </w:p>
    <w:p w14:paraId="63164AE4" w14:textId="64DE1B2F" w:rsidR="00876E54" w:rsidRDefault="00B16C2C" w:rsidP="00B16C2C">
      <w:pPr>
        <w:pStyle w:val="02AufgabemNrv12n0"/>
        <w:ind w:right="5670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0288" behindDoc="0" locked="1" layoutInCell="1" allowOverlap="1" wp14:anchorId="45655D81" wp14:editId="5B7480E0">
                <wp:simplePos x="0" y="0"/>
                <wp:positionH relativeFrom="column">
                  <wp:posOffset>2285365</wp:posOffset>
                </wp:positionH>
                <wp:positionV relativeFrom="paragraph">
                  <wp:posOffset>2983230</wp:posOffset>
                </wp:positionV>
                <wp:extent cx="3238500" cy="381000"/>
                <wp:effectExtent l="0" t="0" r="0" b="0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EA6DD0" w14:textId="612AE1EC" w:rsidR="008A77C3" w:rsidRDefault="008A77C3" w:rsidP="008A77C3">
                            <w:pPr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</w:pPr>
                            <w:r w:rsidRPr="00D74D8F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 xml:space="preserve">Johann Christoph Erhardt mit dem Titel „Bauer auf Wanderschaft“ (1822), </w:t>
                            </w:r>
                            <w:r w:rsidR="00480AFA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br/>
                            </w:r>
                            <w:r w:rsidRPr="00D74D8F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>Radierung.</w:t>
                            </w:r>
                          </w:p>
                          <w:p w14:paraId="1B83BA94" w14:textId="116DA851" w:rsidR="008A77C3" w:rsidRPr="00D74D8F" w:rsidRDefault="00B16C2C" w:rsidP="00B16C2C">
                            <w:pPr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</w:pPr>
                            <w:r w:rsidRPr="00B16C2C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 xml:space="preserve">Quelle: </w:t>
                            </w:r>
                            <w:proofErr w:type="spellStart"/>
                            <w:r w:rsidRPr="00B16C2C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>akg</w:t>
                            </w:r>
                            <w:proofErr w:type="spellEnd"/>
                            <w:r w:rsidRPr="00B16C2C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>-images Archiv für Kunst und Geschichte, Berlin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79.95pt;margin-top:234.9pt;width:255pt;height:30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" filled="f" stroked="f">
                <v:textbox inset="0,0,0,0">
                  <w:txbxContent>
                    <w:p w14:paraId="6BEA6DD0" w14:textId="612AE1EC" w:rsidR="008A77C3" w:rsidRDefault="008A77C3" w:rsidP="008A77C3">
                      <w:pPr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</w:pPr>
                      <w:r w:rsidRPr="00D74D8F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 xml:space="preserve">Johann Christoph Erhardt mit dem Titel „Bauer auf Wanderschaft“ (1822), </w:t>
                      </w:r>
                      <w:r w:rsidR="00480AFA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br/>
                      </w:r>
                      <w:r w:rsidRPr="00D74D8F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>Radierung.</w:t>
                      </w:r>
                    </w:p>
                    <w:p w14:paraId="1B83BA94" w14:textId="116DA851" w:rsidR="008A77C3" w:rsidRPr="00D74D8F" w:rsidRDefault="00B16C2C" w:rsidP="00B16C2C">
                      <w:pPr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</w:pPr>
                      <w:r w:rsidRPr="00B16C2C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 xml:space="preserve">Quelle: </w:t>
                      </w:r>
                      <w:proofErr w:type="spellStart"/>
                      <w:r w:rsidRPr="00B16C2C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>akg</w:t>
                      </w:r>
                      <w:proofErr w:type="spellEnd"/>
                      <w:r w:rsidRPr="00B16C2C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>-images Archiv für Kunst und Geschichte, Berlin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1312" behindDoc="1" locked="0" layoutInCell="1" allowOverlap="1" wp14:anchorId="052B67BC" wp14:editId="063178E4">
            <wp:simplePos x="0" y="0"/>
            <wp:positionH relativeFrom="column">
              <wp:posOffset>2288540</wp:posOffset>
            </wp:positionH>
            <wp:positionV relativeFrom="paragraph">
              <wp:posOffset>186690</wp:posOffset>
            </wp:positionV>
            <wp:extent cx="3479165" cy="2747645"/>
            <wp:effectExtent l="0" t="0" r="6985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g-images-3.AKG5091541-HighRes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33" t="9903" r="10184" b="12640"/>
                    <a:stretch/>
                  </pic:blipFill>
                  <pic:spPr bwMode="auto">
                    <a:xfrm>
                      <a:off x="0" y="0"/>
                      <a:ext cx="3479165" cy="2747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77C3">
        <w:rPr>
          <w:rStyle w:val="02AufgabeNrZF"/>
        </w:rPr>
        <w:t> 7</w:t>
      </w:r>
      <w:r w:rsidR="008A77C3" w:rsidRPr="0005377B">
        <w:rPr>
          <w:rStyle w:val="02AufgabeNrZF"/>
        </w:rPr>
        <w:t> </w:t>
      </w:r>
      <w:r w:rsidR="00876E54">
        <w:tab/>
        <w:t xml:space="preserve">Betrachten Sie das Bild von </w:t>
      </w:r>
      <w:r w:rsidR="00F07D1B">
        <w:br/>
      </w:r>
      <w:r w:rsidR="00876E54">
        <w:t>Johann Christoph Erhardt mit dem Titel „Bauer auf Wanderschaft“ (1822).</w:t>
      </w:r>
    </w:p>
    <w:p w14:paraId="6943E936" w14:textId="3459D687" w:rsidR="00876E54" w:rsidRDefault="00876E54" w:rsidP="00B16C2C">
      <w:pPr>
        <w:pStyle w:val="02AufgabeTextAufzStrich05"/>
        <w:ind w:right="5670"/>
      </w:pPr>
      <w:r>
        <w:t xml:space="preserve">Notieren Sie Ihren Eindruck von der Atmosphäre, die dieses Bild erzeugt. </w:t>
      </w:r>
    </w:p>
    <w:p w14:paraId="6D56BB65" w14:textId="5D04196F" w:rsidR="00876E54" w:rsidRDefault="00876E54" w:rsidP="00B16C2C">
      <w:pPr>
        <w:pStyle w:val="02AufgabeTextAufzStrich05"/>
        <w:ind w:right="5670"/>
      </w:pPr>
      <w:r>
        <w:t xml:space="preserve">Verfassen Sie eine Bildbetrachtung. Verwenden Sie dabei die folgenden Begriffe: Bildelemente, Raum, Vordergrund, Hintergrund, Zentralfigur, Größenverhältnisse, Blickrichtung, Kontrast, Perspektive, </w:t>
      </w:r>
      <w:r w:rsidR="008A77C3">
        <w:br/>
      </w:r>
      <w:r>
        <w:t>Standpunkt des Betrachters.</w:t>
      </w:r>
    </w:p>
    <w:p w14:paraId="335FF86B" w14:textId="2C43C832" w:rsidR="00876E54" w:rsidRDefault="00876E54" w:rsidP="00B16C2C">
      <w:pPr>
        <w:pStyle w:val="02AufgabeTextAufzStrich05"/>
        <w:ind w:right="5670"/>
      </w:pPr>
      <w:r>
        <w:t>Vergleichen Sie die Darstellung des</w:t>
      </w:r>
      <w:r w:rsidR="00F07D1B">
        <w:t> </w:t>
      </w:r>
      <w:r>
        <w:t>Wanderers und seiner</w:t>
      </w:r>
      <w:r w:rsidR="004028C4">
        <w:br/>
      </w:r>
      <w:r>
        <w:t>Umgebung im</w:t>
      </w:r>
      <w:r w:rsidR="00F07D1B">
        <w:t> </w:t>
      </w:r>
      <w:r>
        <w:t xml:space="preserve">Gedicht von Schiller </w:t>
      </w:r>
      <w:r w:rsidR="00657A23">
        <w:br/>
      </w:r>
      <w:r>
        <w:t>mit derjenigen im</w:t>
      </w:r>
      <w:r w:rsidR="00F07D1B">
        <w:t> </w:t>
      </w:r>
      <w:r>
        <w:t>Bild von Erhardt.</w:t>
      </w:r>
    </w:p>
    <w:p w14:paraId="18BD2FC9" w14:textId="77777777" w:rsidR="00480AFA" w:rsidRDefault="00480AFA" w:rsidP="00480AFA">
      <w:pPr>
        <w:pStyle w:val="02AufgabeTextv0n0"/>
      </w:pPr>
    </w:p>
    <w:p w14:paraId="2CDEE845" w14:textId="77777777" w:rsidR="00480AFA" w:rsidRDefault="00480AFA" w:rsidP="00480AFA">
      <w:pPr>
        <w:pStyle w:val="02AufgabeTextv0n0"/>
      </w:pPr>
    </w:p>
    <w:p w14:paraId="37DC29E7" w14:textId="77777777" w:rsidR="00B16C2C" w:rsidRDefault="00B16C2C" w:rsidP="00480AFA">
      <w:pPr>
        <w:pStyle w:val="02AufgabeTextv0n0"/>
      </w:pPr>
    </w:p>
    <w:p w14:paraId="2D8F258F" w14:textId="77777777" w:rsidR="00480AFA" w:rsidRDefault="00480AFA" w:rsidP="00480AFA">
      <w:pPr>
        <w:pStyle w:val="02AufgabeTextv0n0"/>
      </w:pPr>
    </w:p>
    <w:p w14:paraId="5F769E52" w14:textId="77777777" w:rsidR="00B16C2C" w:rsidRDefault="00B16C2C" w:rsidP="00480AFA">
      <w:pPr>
        <w:pStyle w:val="02AufgabeTextv0n0"/>
      </w:pPr>
    </w:p>
    <w:p w14:paraId="76D1E7B7" w14:textId="0700F872" w:rsidR="00876E54" w:rsidRDefault="008A77C3" w:rsidP="00480AFA">
      <w:pPr>
        <w:pStyle w:val="02AufgabemNrv12n0"/>
      </w:pPr>
      <w:r>
        <w:rPr>
          <w:rStyle w:val="02AufgabeNrZF"/>
        </w:rPr>
        <w:t> 8</w:t>
      </w:r>
      <w:r w:rsidRPr="0005377B">
        <w:rPr>
          <w:rStyle w:val="02AufgabeNrZF"/>
        </w:rPr>
        <w:t> </w:t>
      </w:r>
      <w:r w:rsidR="00876E54">
        <w:tab/>
        <w:t xml:space="preserve">Lesen Sie die letzte Strophe in Schillers Gedicht „Der Pilgrim“ noch einmal genau. </w:t>
      </w:r>
    </w:p>
    <w:p w14:paraId="6DB36205" w14:textId="7DE760B0" w:rsidR="00876E54" w:rsidRDefault="00876E54" w:rsidP="008A77C3">
      <w:pPr>
        <w:pStyle w:val="02AufgabeTextAufzStrich05"/>
      </w:pPr>
      <w:r>
        <w:t>Formulieren Sie die Kernaussage dieser Strophe in eigenen Worten.</w:t>
      </w:r>
    </w:p>
    <w:p w14:paraId="15C4547A" w14:textId="7D394097" w:rsidR="00876E54" w:rsidRDefault="00876E54" w:rsidP="00B16C2C">
      <w:pPr>
        <w:pStyle w:val="02AufgabeTextAufzStrich05"/>
      </w:pPr>
      <w:r>
        <w:t>Tauschen Sie sich innerhalb der Lerngruppe aus</w:t>
      </w:r>
      <w:r w:rsidR="00B16C2C" w:rsidRPr="00B16C2C">
        <w:t>:</w:t>
      </w:r>
      <w:r>
        <w:t xml:space="preserve"> Welche Wertung wird in dieser Strophe deutlich?</w:t>
      </w:r>
    </w:p>
    <w:p w14:paraId="27E98D23" w14:textId="66D5D453" w:rsidR="00876E54" w:rsidRDefault="00876E54" w:rsidP="008A77C3">
      <w:pPr>
        <w:pStyle w:val="02AufgabeTextAufzStrich05"/>
      </w:pPr>
      <w:r>
        <w:t>Überlegen Sie: Wie könnte eine vergleichbare Aussage für einen Menschen des 21. Jahrhunderts lauten?</w:t>
      </w:r>
    </w:p>
    <w:sectPr w:rsidR="00876E54" w:rsidSect="002639C8"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49CC6A" w14:textId="77777777" w:rsidR="003E0B28" w:rsidRDefault="003E0B28" w:rsidP="002236A5">
      <w:r>
        <w:separator/>
      </w:r>
    </w:p>
    <w:p w14:paraId="6F33C1DE" w14:textId="77777777" w:rsidR="003E0B28" w:rsidRDefault="003E0B28"/>
  </w:endnote>
  <w:endnote w:type="continuationSeparator" w:id="0">
    <w:p w14:paraId="592608B4" w14:textId="77777777" w:rsidR="003E0B28" w:rsidRDefault="003E0B28" w:rsidP="002236A5">
      <w:r>
        <w:continuationSeparator/>
      </w:r>
    </w:p>
    <w:p w14:paraId="2328C040" w14:textId="77777777" w:rsidR="003E0B28" w:rsidRDefault="003E0B2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2168E1" w:rsidRPr="00C61517" w14:paraId="43D246DD" w14:textId="77777777" w:rsidTr="007F2E9F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66B4DEC0" w14:textId="77777777" w:rsidR="002168E1" w:rsidRDefault="002168E1" w:rsidP="007F2E9F">
          <w:pPr>
            <w:pStyle w:val="09FussText"/>
          </w:pPr>
        </w:p>
      </w:tc>
    </w:tr>
    <w:tr w:rsidR="002168E1" w:rsidRPr="00C61517" w14:paraId="2C1E192A" w14:textId="77777777" w:rsidTr="007F2E9F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74F56153" w14:textId="77777777" w:rsidR="002168E1" w:rsidRPr="00E75E6B" w:rsidRDefault="002168E1" w:rsidP="007F2E9F">
          <w:pPr>
            <w:pStyle w:val="09FussPaginalinks"/>
          </w:pPr>
          <w:r>
            <w:t>2</w:t>
          </w:r>
        </w:p>
      </w:tc>
      <w:tc>
        <w:tcPr>
          <w:tcW w:w="1049" w:type="dxa"/>
          <w:shd w:val="clear" w:color="auto" w:fill="auto"/>
        </w:tcPr>
        <w:p w14:paraId="04A3B394" w14:textId="77777777" w:rsidR="002168E1" w:rsidRPr="00C61517" w:rsidRDefault="002168E1" w:rsidP="007F2E9F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172CE326" w14:textId="77777777" w:rsidR="002168E1" w:rsidRPr="00995692" w:rsidRDefault="002168E1" w:rsidP="007F2E9F">
          <w:pPr>
            <w:pStyle w:val="09Fusslogo"/>
          </w:pPr>
          <w:r>
            <w:rPr>
              <w:noProof/>
            </w:rPr>
            <w:drawing>
              <wp:inline distT="0" distB="0" distL="0" distR="0" wp14:anchorId="34E90147" wp14:editId="69E2C487">
                <wp:extent cx="438150" cy="219075"/>
                <wp:effectExtent l="0" t="0" r="0" b="9525"/>
                <wp:docPr id="15" name="Bild 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3012ECFE" w14:textId="77777777" w:rsidR="002168E1" w:rsidRPr="00C61517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611A8AFD" w14:textId="77777777" w:rsidR="002168E1" w:rsidRPr="001B26AA" w:rsidRDefault="002168E1" w:rsidP="007F2E9F">
          <w:pPr>
            <w:pStyle w:val="09FussText"/>
            <w:spacing w:before="30"/>
          </w:pPr>
          <w:r w:rsidRPr="00CF5FF3">
            <w:t>© Ernst K</w:t>
          </w:r>
          <w:r>
            <w:t>lett Verlag GmbH, Stuttgart 2016</w:t>
          </w:r>
          <w:r w:rsidRPr="00CF5FF3">
            <w:t xml:space="preserve"> | www.klett.de | ISBN 978-3-12-35</w:t>
          </w:r>
          <w:r>
            <w:t>2586-5</w:t>
          </w:r>
        </w:p>
        <w:p w14:paraId="5252E706" w14:textId="77777777" w:rsidR="002168E1" w:rsidRPr="001B26AA" w:rsidRDefault="002168E1" w:rsidP="007F2E9F">
          <w:pPr>
            <w:pStyle w:val="09FussText"/>
          </w:pPr>
          <w:r w:rsidRPr="001B26AA"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14:paraId="5175A639" w14:textId="77777777" w:rsidR="002168E1" w:rsidRPr="00C61517" w:rsidRDefault="002168E1" w:rsidP="007F2E9F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2976B8C4" w14:textId="77777777" w:rsidR="002168E1" w:rsidRDefault="002168E1" w:rsidP="007F2E9F">
          <w:pPr>
            <w:pStyle w:val="09FussText"/>
            <w:spacing w:before="30"/>
          </w:pPr>
          <w:r>
            <w:t>NAME:</w:t>
          </w:r>
          <w:r>
            <w:br/>
          </w:r>
        </w:p>
        <w:p w14:paraId="4A9B0BCC" w14:textId="77777777" w:rsidR="002168E1" w:rsidRPr="001C4596" w:rsidRDefault="002168E1" w:rsidP="007F2E9F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14:paraId="39206DB9" w14:textId="77777777" w:rsidR="002168E1" w:rsidRPr="008428BE" w:rsidRDefault="002168E1" w:rsidP="007F2E9F">
          <w:pPr>
            <w:pStyle w:val="09FussPaginarechts"/>
          </w:pPr>
        </w:p>
      </w:tc>
    </w:tr>
  </w:tbl>
  <w:p w14:paraId="19B83AA0" w14:textId="77777777" w:rsidR="002168E1" w:rsidRPr="00ED5E69" w:rsidRDefault="002168E1" w:rsidP="00093C48"/>
  <w:p w14:paraId="4BADC1D9" w14:textId="77777777" w:rsidR="002168E1" w:rsidRDefault="002168E1" w:rsidP="00093C48"/>
  <w:p w14:paraId="63F284BC" w14:textId="77777777" w:rsidR="002168E1" w:rsidRDefault="002168E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930B5" w:rsidRPr="00C61517" w14:paraId="3531B003" w14:textId="77777777" w:rsidTr="00A35DAD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74CE9B88" w14:textId="77777777" w:rsidR="00C930B5" w:rsidRDefault="00C930B5" w:rsidP="00A35DAD">
          <w:pPr>
            <w:pStyle w:val="09FussText"/>
          </w:pPr>
        </w:p>
      </w:tc>
    </w:tr>
    <w:tr w:rsidR="00C930B5" w:rsidRPr="00C61517" w14:paraId="7979FC5D" w14:textId="77777777" w:rsidTr="00A35DAD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4E3A2374" w14:textId="77777777" w:rsidR="00C930B5" w:rsidRPr="00C61517" w:rsidRDefault="00C930B5" w:rsidP="00A35DAD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276EF41B" w14:textId="77777777" w:rsidR="00C930B5" w:rsidRPr="00C61517" w:rsidRDefault="00C930B5" w:rsidP="00A35DAD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669776EA" w14:textId="77777777" w:rsidR="00C930B5" w:rsidRPr="00995692" w:rsidRDefault="00C930B5" w:rsidP="00A35DAD">
          <w:pPr>
            <w:pStyle w:val="09Fusslogo"/>
          </w:pPr>
          <w:r>
            <w:rPr>
              <w:noProof/>
            </w:rPr>
            <w:drawing>
              <wp:inline distT="0" distB="0" distL="0" distR="0" wp14:anchorId="57D36BE0" wp14:editId="64DE6663">
                <wp:extent cx="438150" cy="219075"/>
                <wp:effectExtent l="0" t="0" r="0" b="9525"/>
                <wp:docPr id="16" name="Grafik 16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5BB9D74E" w14:textId="77777777" w:rsidR="00C930B5" w:rsidRPr="00C61517" w:rsidRDefault="00C930B5" w:rsidP="00A35DA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0385C58C" w14:textId="77777777" w:rsidR="00C930B5" w:rsidRDefault="00C930B5" w:rsidP="00A35DAD">
          <w:pPr>
            <w:pStyle w:val="09FussText"/>
            <w:spacing w:before="30"/>
          </w:pPr>
          <w:r>
            <w:t>© Ernst Klett Verlag GmbH, Stuttgart 2018 | www.klett.de | ISBN 978-3-12-352594-0</w:t>
          </w:r>
        </w:p>
        <w:p w14:paraId="3DF84927" w14:textId="77777777" w:rsidR="00C930B5" w:rsidRPr="001B26AA" w:rsidRDefault="00C930B5" w:rsidP="00A35DAD">
          <w:pPr>
            <w:pStyle w:val="09FussText"/>
          </w:pPr>
          <w:r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14:paraId="791B26F8" w14:textId="77777777" w:rsidR="00C930B5" w:rsidRPr="00C61517" w:rsidRDefault="00C930B5" w:rsidP="00A35DAD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21B2F514" w14:textId="77777777" w:rsidR="00C930B5" w:rsidRDefault="00C930B5" w:rsidP="00A35DAD">
          <w:pPr>
            <w:pStyle w:val="09FussText"/>
            <w:spacing w:before="30"/>
          </w:pPr>
          <w:r>
            <w:t>NAME:</w:t>
          </w:r>
          <w:r>
            <w:br/>
          </w:r>
        </w:p>
        <w:p w14:paraId="6970B2D7" w14:textId="77777777" w:rsidR="00C930B5" w:rsidRPr="001C4596" w:rsidRDefault="00C930B5" w:rsidP="00A35DAD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14:paraId="2389D340" w14:textId="77777777" w:rsidR="00C930B5" w:rsidRPr="00E75E6B" w:rsidRDefault="00C930B5" w:rsidP="00A35DAD">
          <w:pPr>
            <w:pStyle w:val="09FussPaginarechts"/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3E22C7">
            <w:t>2</w:t>
          </w:r>
          <w:r>
            <w:fldChar w:fldCharType="end"/>
          </w:r>
        </w:p>
      </w:tc>
    </w:tr>
  </w:tbl>
  <w:p w14:paraId="5A1B00E8" w14:textId="77777777" w:rsidR="002168E1" w:rsidRDefault="002168E1" w:rsidP="00A061E2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96B8430" w14:textId="77777777" w:rsidR="003E0B28" w:rsidRDefault="003E0B28" w:rsidP="002236A5">
      <w:r>
        <w:separator/>
      </w:r>
    </w:p>
    <w:p w14:paraId="6CBB014C" w14:textId="77777777" w:rsidR="003E0B28" w:rsidRDefault="003E0B28"/>
  </w:footnote>
  <w:footnote w:type="continuationSeparator" w:id="0">
    <w:p w14:paraId="3D8491BE" w14:textId="77777777" w:rsidR="003E0B28" w:rsidRDefault="003E0B28" w:rsidP="002236A5">
      <w:r>
        <w:continuationSeparator/>
      </w:r>
    </w:p>
    <w:p w14:paraId="21D80556" w14:textId="77777777" w:rsidR="003E0B28" w:rsidRDefault="003E0B2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2168E1" w:rsidRPr="00C61517" w14:paraId="4CF1F34D" w14:textId="7777777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1A16CBF1" w14:textId="77777777" w:rsidR="002168E1" w:rsidRPr="00C61517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779A94BE" w14:textId="77777777" w:rsidR="002168E1" w:rsidRPr="00C61517" w:rsidRDefault="002168E1" w:rsidP="000D7BA7">
          <w:pPr>
            <w:pStyle w:val="09KopfKV0"/>
            <w:rPr>
              <w:sz w:val="16"/>
              <w:szCs w:val="16"/>
            </w:rPr>
          </w:pPr>
          <w:r w:rsidRPr="00717897">
            <w:t>KV</w:t>
          </w:r>
          <w:r>
            <w:t xml:space="preserve"> 16</w:t>
          </w:r>
          <w:r w:rsidRPr="00C61517">
            <w:rPr>
              <w:sz w:val="16"/>
              <w:szCs w:val="16"/>
            </w:rPr>
            <w:tab/>
          </w:r>
          <w:r w:rsidRPr="00666E32">
            <w:t>fakultativ</w:t>
          </w:r>
          <w:r w:rsidRPr="00C61517">
            <w:rPr>
              <w:sz w:val="16"/>
              <w:szCs w:val="16"/>
            </w:rPr>
            <w:tab/>
          </w:r>
          <w:r w:rsidRPr="00E030B1">
            <w:rPr>
              <w:sz w:val="16"/>
              <w:szCs w:val="16"/>
            </w:rPr>
            <w:fldChar w:fldCharType="begin"/>
          </w:r>
          <w:r w:rsidRPr="00E030B1">
            <w:rPr>
              <w:sz w:val="16"/>
              <w:szCs w:val="16"/>
            </w:rPr>
            <w:instrText>PAGE   \* MERGEFORMAT</w:instrText>
          </w:r>
          <w:r w:rsidRPr="00E030B1">
            <w:rPr>
              <w:sz w:val="16"/>
              <w:szCs w:val="16"/>
            </w:rPr>
            <w:fldChar w:fldCharType="separate"/>
          </w:r>
          <w:r w:rsidR="00F632BB">
            <w:rPr>
              <w:noProof/>
              <w:sz w:val="16"/>
              <w:szCs w:val="16"/>
            </w:rPr>
            <w:t>3</w:t>
          </w:r>
          <w:r w:rsidRPr="00E030B1">
            <w:rPr>
              <w:sz w:val="16"/>
              <w:szCs w:val="16"/>
            </w:rPr>
            <w:fldChar w:fldCharType="end"/>
          </w:r>
          <w:r w:rsidRPr="00141B60">
            <w:t>/</w:t>
          </w:r>
          <w:r w:rsidR="00A35F49">
            <w:rPr>
              <w:noProof/>
            </w:rPr>
            <w:fldChar w:fldCharType="begin"/>
          </w:r>
          <w:r w:rsidR="00A35F49">
            <w:rPr>
              <w:noProof/>
            </w:rPr>
            <w:instrText xml:space="preserve"> NUMPAGES   \* MERGEFORMAT </w:instrText>
          </w:r>
          <w:r w:rsidR="00A35F49">
            <w:rPr>
              <w:noProof/>
            </w:rPr>
            <w:fldChar w:fldCharType="separate"/>
          </w:r>
          <w:r w:rsidR="00F632BB">
            <w:rPr>
              <w:noProof/>
            </w:rPr>
            <w:t>3</w:t>
          </w:r>
          <w:r w:rsidR="00A35F49">
            <w:rPr>
              <w:noProof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00494612" w14:textId="77777777" w:rsidR="002168E1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1611DC8F" w14:textId="77777777" w:rsidR="002168E1" w:rsidRPr="00C61517" w:rsidRDefault="002168E1" w:rsidP="007F2E9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46472062" w14:textId="77777777" w:rsidR="002168E1" w:rsidRPr="008C45EC" w:rsidRDefault="002168E1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IV</w:t>
          </w:r>
          <w:r w:rsidRPr="008C45EC">
            <w:rPr>
              <w:rFonts w:cs="Arial"/>
              <w:lang w:eastAsia="zh-CN"/>
            </w:rPr>
            <w:t>:</w:t>
          </w:r>
        </w:p>
        <w:p w14:paraId="31B22DEB" w14:textId="77777777" w:rsidR="002168E1" w:rsidRPr="008C45EC" w:rsidRDefault="002168E1" w:rsidP="007F2E9F">
          <w:pPr>
            <w:pStyle w:val="09KopfKolumnentitel0"/>
            <w:rPr>
              <w:rFonts w:cs="Arial"/>
              <w:lang w:eastAsia="zh-CN"/>
            </w:rPr>
          </w:pPr>
          <w:r w:rsidRPr="00A70B20">
            <w:rPr>
              <w:rFonts w:cs="Arial"/>
              <w:lang w:eastAsia="zh-CN"/>
            </w:rPr>
            <w:t>Differenzierung des Textverständnisses</w:t>
          </w:r>
        </w:p>
      </w:tc>
      <w:tc>
        <w:tcPr>
          <w:tcW w:w="3402" w:type="dxa"/>
          <w:shd w:val="clear" w:color="auto" w:fill="auto"/>
          <w:vAlign w:val="bottom"/>
        </w:tcPr>
        <w:p w14:paraId="1B986604" w14:textId="77777777" w:rsidR="002168E1" w:rsidRDefault="002168E1" w:rsidP="00E556E9">
          <w:pPr>
            <w:pStyle w:val="09KopfKolumnentitel0"/>
          </w:pPr>
          <w:r w:rsidRPr="00E556E9">
            <w:t xml:space="preserve">E.T.A. Hoffmann: </w:t>
          </w:r>
        </w:p>
        <w:p w14:paraId="408E7288" w14:textId="77777777" w:rsidR="002168E1" w:rsidRPr="008C45EC" w:rsidRDefault="002168E1" w:rsidP="00E556E9">
          <w:pPr>
            <w:pStyle w:val="09KopfKolumnentitelfett"/>
            <w:rPr>
              <w:rFonts w:cs="Arial"/>
              <w:lang w:eastAsia="zh-CN"/>
            </w:rPr>
          </w:pPr>
          <w:r w:rsidRPr="00E556E9">
            <w:t>Der goldene Topf</w:t>
          </w:r>
        </w:p>
      </w:tc>
      <w:tc>
        <w:tcPr>
          <w:tcW w:w="1020" w:type="dxa"/>
          <w:shd w:val="clear" w:color="auto" w:fill="auto"/>
          <w:vAlign w:val="bottom"/>
        </w:tcPr>
        <w:p w14:paraId="33CCA565" w14:textId="77777777" w:rsidR="002168E1" w:rsidRPr="00C61517" w:rsidRDefault="002168E1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790FA21E" w14:textId="77777777" w:rsidR="002168E1" w:rsidRDefault="002168E1" w:rsidP="000F1D2C"/>
  <w:p w14:paraId="67CB4E3C" w14:textId="77777777" w:rsidR="002168E1" w:rsidRDefault="002168E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2168E1" w:rsidRPr="00C61517" w14:paraId="62AEDDA2" w14:textId="7777777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7BCF79E1" w14:textId="77777777" w:rsidR="002168E1" w:rsidRPr="00C61517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6183AFA3" w14:textId="1DA08AB6" w:rsidR="002168E1" w:rsidRPr="00C61517" w:rsidRDefault="002168E1" w:rsidP="00480AFA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 w:rsidR="001074DC">
            <w:t>1</w:t>
          </w:r>
          <w:r w:rsidR="00480AFA">
            <w:t>2</w:t>
          </w:r>
          <w:r w:rsidRPr="00C61517">
            <w:rPr>
              <w:sz w:val="16"/>
              <w:szCs w:val="16"/>
            </w:rPr>
            <w:tab/>
          </w:r>
          <w:r w:rsidR="00190D6F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>
            <w:rPr>
              <w:rStyle w:val="09KopfText8ptneg"/>
            </w:rPr>
            <w:t>1</w:t>
          </w:r>
          <w:r w:rsidRPr="00A65ED0">
            <w:rPr>
              <w:rStyle w:val="09KopfText8ptneg"/>
            </w:rPr>
            <w:t>/</w:t>
          </w:r>
          <w:r w:rsidR="00480AFA">
            <w:rPr>
              <w:rStyle w:val="09KopfText8ptneg"/>
            </w:rPr>
            <w:t>2</w:t>
          </w:r>
        </w:p>
      </w:tc>
      <w:tc>
        <w:tcPr>
          <w:tcW w:w="252" w:type="dxa"/>
          <w:shd w:val="clear" w:color="auto" w:fill="auto"/>
          <w:vAlign w:val="bottom"/>
        </w:tcPr>
        <w:p w14:paraId="13F5E6A5" w14:textId="77777777" w:rsidR="002168E1" w:rsidRDefault="002168E1" w:rsidP="007F2E9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5B9E0708" w14:textId="77777777" w:rsidR="002168E1" w:rsidRPr="00C61517" w:rsidRDefault="002168E1" w:rsidP="007F2E9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0CA994E6" w14:textId="022CC2D4" w:rsidR="009E63E3" w:rsidRPr="008C45EC" w:rsidRDefault="009E63E3" w:rsidP="009E63E3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V</w:t>
          </w:r>
          <w:r w:rsidRPr="008C45EC">
            <w:rPr>
              <w:rFonts w:cs="Arial"/>
              <w:lang w:eastAsia="zh-CN"/>
            </w:rPr>
            <w:t>:</w:t>
          </w:r>
        </w:p>
        <w:p w14:paraId="57F40FF0" w14:textId="09562B94" w:rsidR="002168E1" w:rsidRPr="008C45EC" w:rsidRDefault="009E63E3" w:rsidP="009E63E3">
          <w:pPr>
            <w:pStyle w:val="09KopfKolumnentitel0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Unterwegs </w:t>
          </w:r>
          <w:r w:rsidR="004534F2">
            <w:rPr>
              <w:rFonts w:cs="Arial"/>
              <w:lang w:eastAsia="zh-CN"/>
            </w:rPr>
            <w:t>im Wandel der Zeit</w:t>
          </w:r>
        </w:p>
      </w:tc>
      <w:tc>
        <w:tcPr>
          <w:tcW w:w="3402" w:type="dxa"/>
          <w:shd w:val="clear" w:color="auto" w:fill="auto"/>
          <w:vAlign w:val="bottom"/>
        </w:tcPr>
        <w:p w14:paraId="338A062A" w14:textId="77777777" w:rsidR="002372D5" w:rsidRPr="003011EA" w:rsidRDefault="002372D5" w:rsidP="002372D5">
          <w:pPr>
            <w:pStyle w:val="09KopfKolumnentitel0"/>
            <w:rPr>
              <w:b/>
            </w:rPr>
          </w:pPr>
          <w:r>
            <w:rPr>
              <w:b/>
            </w:rPr>
            <w:t>u</w:t>
          </w:r>
          <w:r w:rsidRPr="003011EA">
            <w:rPr>
              <w:b/>
            </w:rPr>
            <w:t>nterwegs sein</w:t>
          </w:r>
        </w:p>
        <w:p w14:paraId="2AB90440" w14:textId="511B3FB1" w:rsidR="002168E1" w:rsidRPr="008C45EC" w:rsidRDefault="002372D5" w:rsidP="002372D5">
          <w:pPr>
            <w:pStyle w:val="09KopfKolumnentitelfett"/>
            <w:rPr>
              <w:rFonts w:cs="Arial"/>
              <w:lang w:eastAsia="zh-CN"/>
            </w:rPr>
          </w:pPr>
          <w:r>
            <w:rPr>
              <w:b w:val="0"/>
            </w:rPr>
            <w:t>Lyrik vom Barock bis zur Gegenwart</w:t>
          </w:r>
        </w:p>
      </w:tc>
      <w:tc>
        <w:tcPr>
          <w:tcW w:w="1020" w:type="dxa"/>
          <w:shd w:val="clear" w:color="auto" w:fill="auto"/>
          <w:vAlign w:val="bottom"/>
        </w:tcPr>
        <w:p w14:paraId="16E4CD90" w14:textId="77777777" w:rsidR="002168E1" w:rsidRPr="00C61517" w:rsidRDefault="002168E1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69798543" w14:textId="77777777" w:rsidR="002168E1" w:rsidRDefault="002168E1"/>
  <w:p w14:paraId="75FA4D61" w14:textId="77777777" w:rsidR="002168E1" w:rsidRDefault="002168E1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43E6626"/>
    <w:multiLevelType w:val="hybridMultilevel"/>
    <w:tmpl w:val="362468BA"/>
    <w:lvl w:ilvl="0" w:tplc="304C1FE6">
      <w:start w:val="11"/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046E0DBA"/>
    <w:multiLevelType w:val="hybridMultilevel"/>
    <w:tmpl w:val="51B88EC4"/>
    <w:lvl w:ilvl="0" w:tplc="229E4FBC">
      <w:start w:val="1"/>
      <w:numFmt w:val="upperLetter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3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7ED38F2"/>
    <w:multiLevelType w:val="hybridMultilevel"/>
    <w:tmpl w:val="990CE03E"/>
    <w:lvl w:ilvl="0" w:tplc="84B6CF8A">
      <w:start w:val="1"/>
      <w:numFmt w:val="lowerLetter"/>
      <w:lvlText w:val="%1)"/>
      <w:lvlJc w:val="left"/>
      <w:pPr>
        <w:ind w:left="-15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570" w:hanging="360"/>
      </w:pPr>
    </w:lvl>
    <w:lvl w:ilvl="2" w:tplc="0407001B" w:tentative="1">
      <w:start w:val="1"/>
      <w:numFmt w:val="lowerRoman"/>
      <w:lvlText w:val="%3."/>
      <w:lvlJc w:val="right"/>
      <w:pPr>
        <w:ind w:left="1290" w:hanging="180"/>
      </w:pPr>
    </w:lvl>
    <w:lvl w:ilvl="3" w:tplc="0407000F" w:tentative="1">
      <w:start w:val="1"/>
      <w:numFmt w:val="decimal"/>
      <w:lvlText w:val="%4."/>
      <w:lvlJc w:val="left"/>
      <w:pPr>
        <w:ind w:left="2010" w:hanging="360"/>
      </w:pPr>
    </w:lvl>
    <w:lvl w:ilvl="4" w:tplc="04070019" w:tentative="1">
      <w:start w:val="1"/>
      <w:numFmt w:val="lowerLetter"/>
      <w:lvlText w:val="%5."/>
      <w:lvlJc w:val="left"/>
      <w:pPr>
        <w:ind w:left="2730" w:hanging="360"/>
      </w:pPr>
    </w:lvl>
    <w:lvl w:ilvl="5" w:tplc="0407001B" w:tentative="1">
      <w:start w:val="1"/>
      <w:numFmt w:val="lowerRoman"/>
      <w:lvlText w:val="%6."/>
      <w:lvlJc w:val="right"/>
      <w:pPr>
        <w:ind w:left="3450" w:hanging="180"/>
      </w:pPr>
    </w:lvl>
    <w:lvl w:ilvl="6" w:tplc="0407000F" w:tentative="1">
      <w:start w:val="1"/>
      <w:numFmt w:val="decimal"/>
      <w:lvlText w:val="%7."/>
      <w:lvlJc w:val="left"/>
      <w:pPr>
        <w:ind w:left="4170" w:hanging="360"/>
      </w:pPr>
    </w:lvl>
    <w:lvl w:ilvl="7" w:tplc="04070019" w:tentative="1">
      <w:start w:val="1"/>
      <w:numFmt w:val="lowerLetter"/>
      <w:lvlText w:val="%8."/>
      <w:lvlJc w:val="left"/>
      <w:pPr>
        <w:ind w:left="4890" w:hanging="360"/>
      </w:pPr>
    </w:lvl>
    <w:lvl w:ilvl="8" w:tplc="0407001B" w:tentative="1">
      <w:start w:val="1"/>
      <w:numFmt w:val="lowerRoman"/>
      <w:lvlText w:val="%9."/>
      <w:lvlJc w:val="right"/>
      <w:pPr>
        <w:ind w:left="5610" w:hanging="180"/>
      </w:pPr>
    </w:lvl>
  </w:abstractNum>
  <w:abstractNum w:abstractNumId="16">
    <w:nsid w:val="3D301C8A"/>
    <w:multiLevelType w:val="hybridMultilevel"/>
    <w:tmpl w:val="13CCCE54"/>
    <w:lvl w:ilvl="0" w:tplc="304C1FE6">
      <w:start w:val="11"/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4CE250D8"/>
    <w:multiLevelType w:val="hybridMultilevel"/>
    <w:tmpl w:val="20EA2EA2"/>
    <w:lvl w:ilvl="0" w:tplc="AB2E785A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6B6F5591"/>
    <w:multiLevelType w:val="hybridMultilevel"/>
    <w:tmpl w:val="E584BE1C"/>
    <w:lvl w:ilvl="0" w:tplc="304C1FE6">
      <w:start w:val="11"/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777D3898"/>
    <w:multiLevelType w:val="hybridMultilevel"/>
    <w:tmpl w:val="DD0EE432"/>
    <w:lvl w:ilvl="0" w:tplc="304C1FE6">
      <w:start w:val="11"/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2"/>
  </w:num>
  <w:num w:numId="12">
    <w:abstractNumId w:val="17"/>
  </w:num>
  <w:num w:numId="13">
    <w:abstractNumId w:val="13"/>
  </w:num>
  <w:num w:numId="14">
    <w:abstractNumId w:val="18"/>
  </w:num>
  <w:num w:numId="15">
    <w:abstractNumId w:val="15"/>
  </w:num>
  <w:num w:numId="16">
    <w:abstractNumId w:val="10"/>
  </w:num>
  <w:num w:numId="17">
    <w:abstractNumId w:val="19"/>
  </w:num>
  <w:num w:numId="18">
    <w:abstractNumId w:val="20"/>
  </w:num>
  <w:num w:numId="19">
    <w:abstractNumId w:val="16"/>
  </w:num>
  <w:num w:numId="20">
    <w:abstractNumId w:val="1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consecutiveHyphenLimit w:val="3"/>
  <w:hyphenationZone w:val="397"/>
  <w:characterSpacingControl w:val="doNotCompress"/>
  <w:hdrShapeDefaults>
    <o:shapedefaults v:ext="edit" spidmax="18433" style="mso-height-relative:margin" fillcolor="white" strokecolor="none [3213]">
      <v:fill color="white"/>
      <v:stroke color="none [3213]" weight=".5pt"/>
      <o:colormru v:ext="edit" colors="fuchsia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15E2"/>
    <w:rsid w:val="00000CAB"/>
    <w:rsid w:val="00002AF3"/>
    <w:rsid w:val="00005A7F"/>
    <w:rsid w:val="00007813"/>
    <w:rsid w:val="00007DB7"/>
    <w:rsid w:val="000157D0"/>
    <w:rsid w:val="00016B3E"/>
    <w:rsid w:val="00017387"/>
    <w:rsid w:val="00017BA6"/>
    <w:rsid w:val="0002101B"/>
    <w:rsid w:val="00023C34"/>
    <w:rsid w:val="00036ADB"/>
    <w:rsid w:val="0004690C"/>
    <w:rsid w:val="0005377B"/>
    <w:rsid w:val="00064F61"/>
    <w:rsid w:val="000740A4"/>
    <w:rsid w:val="000761A3"/>
    <w:rsid w:val="00076D79"/>
    <w:rsid w:val="000841ED"/>
    <w:rsid w:val="0008565B"/>
    <w:rsid w:val="00091CAD"/>
    <w:rsid w:val="00093C48"/>
    <w:rsid w:val="000B219C"/>
    <w:rsid w:val="000B263C"/>
    <w:rsid w:val="000B2891"/>
    <w:rsid w:val="000B2D6E"/>
    <w:rsid w:val="000B66C4"/>
    <w:rsid w:val="000C263E"/>
    <w:rsid w:val="000D1205"/>
    <w:rsid w:val="000D4CA8"/>
    <w:rsid w:val="000D7BA7"/>
    <w:rsid w:val="000E4DE9"/>
    <w:rsid w:val="000E540A"/>
    <w:rsid w:val="000F1D2C"/>
    <w:rsid w:val="000F27F3"/>
    <w:rsid w:val="00101776"/>
    <w:rsid w:val="001074DC"/>
    <w:rsid w:val="001122F8"/>
    <w:rsid w:val="00123448"/>
    <w:rsid w:val="00135E76"/>
    <w:rsid w:val="00140F0F"/>
    <w:rsid w:val="00141F18"/>
    <w:rsid w:val="0014240F"/>
    <w:rsid w:val="00144428"/>
    <w:rsid w:val="001451A7"/>
    <w:rsid w:val="001472D4"/>
    <w:rsid w:val="0015288C"/>
    <w:rsid w:val="0015448D"/>
    <w:rsid w:val="00154F8A"/>
    <w:rsid w:val="001550CC"/>
    <w:rsid w:val="00162882"/>
    <w:rsid w:val="0018303D"/>
    <w:rsid w:val="00183A08"/>
    <w:rsid w:val="00187C27"/>
    <w:rsid w:val="00190D6F"/>
    <w:rsid w:val="001941B3"/>
    <w:rsid w:val="001945FF"/>
    <w:rsid w:val="001967F8"/>
    <w:rsid w:val="001A0CE0"/>
    <w:rsid w:val="001A1AAA"/>
    <w:rsid w:val="001A59DA"/>
    <w:rsid w:val="001A6453"/>
    <w:rsid w:val="001B0D2C"/>
    <w:rsid w:val="001B4EF4"/>
    <w:rsid w:val="001B59B7"/>
    <w:rsid w:val="001C14C9"/>
    <w:rsid w:val="001C1BA5"/>
    <w:rsid w:val="001C210F"/>
    <w:rsid w:val="001C5064"/>
    <w:rsid w:val="001C562F"/>
    <w:rsid w:val="001C6AB4"/>
    <w:rsid w:val="001E01B7"/>
    <w:rsid w:val="001E4CDB"/>
    <w:rsid w:val="001E7005"/>
    <w:rsid w:val="001F32D8"/>
    <w:rsid w:val="001F33D6"/>
    <w:rsid w:val="00202398"/>
    <w:rsid w:val="00215816"/>
    <w:rsid w:val="002168E1"/>
    <w:rsid w:val="00216D2B"/>
    <w:rsid w:val="002206C9"/>
    <w:rsid w:val="00222D16"/>
    <w:rsid w:val="002236A5"/>
    <w:rsid w:val="002242DF"/>
    <w:rsid w:val="00225035"/>
    <w:rsid w:val="0022749F"/>
    <w:rsid w:val="00231F12"/>
    <w:rsid w:val="002372D5"/>
    <w:rsid w:val="0024232E"/>
    <w:rsid w:val="002432EE"/>
    <w:rsid w:val="002501C2"/>
    <w:rsid w:val="00262B28"/>
    <w:rsid w:val="002639C8"/>
    <w:rsid w:val="002719CC"/>
    <w:rsid w:val="0027214F"/>
    <w:rsid w:val="00273D54"/>
    <w:rsid w:val="0028068C"/>
    <w:rsid w:val="0029563F"/>
    <w:rsid w:val="00295E3B"/>
    <w:rsid w:val="002B175A"/>
    <w:rsid w:val="002B2755"/>
    <w:rsid w:val="002B5F8F"/>
    <w:rsid w:val="002C68C0"/>
    <w:rsid w:val="002D6505"/>
    <w:rsid w:val="002D7B27"/>
    <w:rsid w:val="002E3C34"/>
    <w:rsid w:val="002E7935"/>
    <w:rsid w:val="002E7AB2"/>
    <w:rsid w:val="002F1386"/>
    <w:rsid w:val="002F3AAA"/>
    <w:rsid w:val="002F6FB3"/>
    <w:rsid w:val="00302A97"/>
    <w:rsid w:val="0030700E"/>
    <w:rsid w:val="0032653D"/>
    <w:rsid w:val="0033182D"/>
    <w:rsid w:val="00333F0D"/>
    <w:rsid w:val="0033588F"/>
    <w:rsid w:val="003358D8"/>
    <w:rsid w:val="00344D28"/>
    <w:rsid w:val="003450CC"/>
    <w:rsid w:val="00355BAD"/>
    <w:rsid w:val="00362651"/>
    <w:rsid w:val="00362AE3"/>
    <w:rsid w:val="00376339"/>
    <w:rsid w:val="003820E7"/>
    <w:rsid w:val="00383449"/>
    <w:rsid w:val="003902DA"/>
    <w:rsid w:val="00397EFC"/>
    <w:rsid w:val="003A1CF2"/>
    <w:rsid w:val="003B0CCB"/>
    <w:rsid w:val="003C02D3"/>
    <w:rsid w:val="003D2C53"/>
    <w:rsid w:val="003D6AA2"/>
    <w:rsid w:val="003E0B28"/>
    <w:rsid w:val="003E22C7"/>
    <w:rsid w:val="003E46FA"/>
    <w:rsid w:val="003F147C"/>
    <w:rsid w:val="003F2230"/>
    <w:rsid w:val="00400909"/>
    <w:rsid w:val="004028C4"/>
    <w:rsid w:val="00410F2C"/>
    <w:rsid w:val="0041381D"/>
    <w:rsid w:val="00415E29"/>
    <w:rsid w:val="00423A4D"/>
    <w:rsid w:val="0043269A"/>
    <w:rsid w:val="0043358A"/>
    <w:rsid w:val="004338D1"/>
    <w:rsid w:val="00434F55"/>
    <w:rsid w:val="0043733A"/>
    <w:rsid w:val="00441428"/>
    <w:rsid w:val="00441969"/>
    <w:rsid w:val="00441AB8"/>
    <w:rsid w:val="00445FF0"/>
    <w:rsid w:val="00451EB3"/>
    <w:rsid w:val="004534F2"/>
    <w:rsid w:val="00457ED5"/>
    <w:rsid w:val="00460CB1"/>
    <w:rsid w:val="004647AE"/>
    <w:rsid w:val="00465DEF"/>
    <w:rsid w:val="004712D3"/>
    <w:rsid w:val="00471BC1"/>
    <w:rsid w:val="00472722"/>
    <w:rsid w:val="00474D4F"/>
    <w:rsid w:val="00480AFA"/>
    <w:rsid w:val="00481BBD"/>
    <w:rsid w:val="00482299"/>
    <w:rsid w:val="004822AC"/>
    <w:rsid w:val="004829B1"/>
    <w:rsid w:val="00484C13"/>
    <w:rsid w:val="00486749"/>
    <w:rsid w:val="00487CFC"/>
    <w:rsid w:val="00492786"/>
    <w:rsid w:val="0049283A"/>
    <w:rsid w:val="0049431F"/>
    <w:rsid w:val="00497558"/>
    <w:rsid w:val="004B2CA4"/>
    <w:rsid w:val="004B6A4F"/>
    <w:rsid w:val="004C054E"/>
    <w:rsid w:val="004F13A3"/>
    <w:rsid w:val="004F7E18"/>
    <w:rsid w:val="00505510"/>
    <w:rsid w:val="00505FD0"/>
    <w:rsid w:val="005077A6"/>
    <w:rsid w:val="005132F3"/>
    <w:rsid w:val="00522AB2"/>
    <w:rsid w:val="0052492B"/>
    <w:rsid w:val="00524D48"/>
    <w:rsid w:val="005367A8"/>
    <w:rsid w:val="005429AF"/>
    <w:rsid w:val="00544D92"/>
    <w:rsid w:val="00546841"/>
    <w:rsid w:val="00547033"/>
    <w:rsid w:val="00561B23"/>
    <w:rsid w:val="005641F7"/>
    <w:rsid w:val="005662A4"/>
    <w:rsid w:val="00566F0C"/>
    <w:rsid w:val="005809F3"/>
    <w:rsid w:val="00583842"/>
    <w:rsid w:val="005841D3"/>
    <w:rsid w:val="0059156F"/>
    <w:rsid w:val="0059276F"/>
    <w:rsid w:val="00593B43"/>
    <w:rsid w:val="005A2DFC"/>
    <w:rsid w:val="005A7946"/>
    <w:rsid w:val="005B2061"/>
    <w:rsid w:val="005B2307"/>
    <w:rsid w:val="005B36DF"/>
    <w:rsid w:val="005B3998"/>
    <w:rsid w:val="005B4A72"/>
    <w:rsid w:val="005C0C32"/>
    <w:rsid w:val="005D0F2D"/>
    <w:rsid w:val="0060020E"/>
    <w:rsid w:val="00601609"/>
    <w:rsid w:val="00606E62"/>
    <w:rsid w:val="006136F4"/>
    <w:rsid w:val="006138EE"/>
    <w:rsid w:val="00621096"/>
    <w:rsid w:val="00624292"/>
    <w:rsid w:val="00630935"/>
    <w:rsid w:val="00631789"/>
    <w:rsid w:val="00633269"/>
    <w:rsid w:val="006340F7"/>
    <w:rsid w:val="006374FE"/>
    <w:rsid w:val="006420B3"/>
    <w:rsid w:val="006527FD"/>
    <w:rsid w:val="006542FE"/>
    <w:rsid w:val="00657A23"/>
    <w:rsid w:val="006600EC"/>
    <w:rsid w:val="006608B6"/>
    <w:rsid w:val="006624CA"/>
    <w:rsid w:val="0066322F"/>
    <w:rsid w:val="006644BC"/>
    <w:rsid w:val="00666E32"/>
    <w:rsid w:val="00671A3F"/>
    <w:rsid w:val="00677327"/>
    <w:rsid w:val="00681DF5"/>
    <w:rsid w:val="0068698A"/>
    <w:rsid w:val="00686EB0"/>
    <w:rsid w:val="006915E2"/>
    <w:rsid w:val="00692217"/>
    <w:rsid w:val="006A44DF"/>
    <w:rsid w:val="006C1D59"/>
    <w:rsid w:val="006C3734"/>
    <w:rsid w:val="006C4975"/>
    <w:rsid w:val="006C6342"/>
    <w:rsid w:val="006C7DC6"/>
    <w:rsid w:val="006D0C62"/>
    <w:rsid w:val="006D370D"/>
    <w:rsid w:val="006D419D"/>
    <w:rsid w:val="006E2210"/>
    <w:rsid w:val="006E2D10"/>
    <w:rsid w:val="006E4048"/>
    <w:rsid w:val="006E6199"/>
    <w:rsid w:val="006E779B"/>
    <w:rsid w:val="006F7ABD"/>
    <w:rsid w:val="00700033"/>
    <w:rsid w:val="007055F8"/>
    <w:rsid w:val="00716CA6"/>
    <w:rsid w:val="0072477E"/>
    <w:rsid w:val="007362B4"/>
    <w:rsid w:val="00740D0E"/>
    <w:rsid w:val="00741705"/>
    <w:rsid w:val="00761246"/>
    <w:rsid w:val="0077022C"/>
    <w:rsid w:val="0077112E"/>
    <w:rsid w:val="00773C94"/>
    <w:rsid w:val="00774276"/>
    <w:rsid w:val="00777839"/>
    <w:rsid w:val="0078040B"/>
    <w:rsid w:val="007919D6"/>
    <w:rsid w:val="007946A6"/>
    <w:rsid w:val="007A152B"/>
    <w:rsid w:val="007A1999"/>
    <w:rsid w:val="007A1AEE"/>
    <w:rsid w:val="007A3AF0"/>
    <w:rsid w:val="007A3F80"/>
    <w:rsid w:val="007B13E9"/>
    <w:rsid w:val="007B4838"/>
    <w:rsid w:val="007B71AA"/>
    <w:rsid w:val="007C1457"/>
    <w:rsid w:val="007C3BD9"/>
    <w:rsid w:val="007C4EDA"/>
    <w:rsid w:val="007D1ABF"/>
    <w:rsid w:val="007E052D"/>
    <w:rsid w:val="007E3776"/>
    <w:rsid w:val="007F2E9F"/>
    <w:rsid w:val="007F31C4"/>
    <w:rsid w:val="007F505E"/>
    <w:rsid w:val="007F7B19"/>
    <w:rsid w:val="00800183"/>
    <w:rsid w:val="00800CCE"/>
    <w:rsid w:val="00806387"/>
    <w:rsid w:val="00813842"/>
    <w:rsid w:val="0081471E"/>
    <w:rsid w:val="00815155"/>
    <w:rsid w:val="008162EE"/>
    <w:rsid w:val="0082005B"/>
    <w:rsid w:val="0082160C"/>
    <w:rsid w:val="008232B6"/>
    <w:rsid w:val="00827A73"/>
    <w:rsid w:val="00836303"/>
    <w:rsid w:val="008420AB"/>
    <w:rsid w:val="00843E23"/>
    <w:rsid w:val="00847334"/>
    <w:rsid w:val="008517E8"/>
    <w:rsid w:val="00857036"/>
    <w:rsid w:val="00861C71"/>
    <w:rsid w:val="00864FE2"/>
    <w:rsid w:val="00866035"/>
    <w:rsid w:val="00876E54"/>
    <w:rsid w:val="0088116F"/>
    <w:rsid w:val="00881596"/>
    <w:rsid w:val="00881CBE"/>
    <w:rsid w:val="00885248"/>
    <w:rsid w:val="00887558"/>
    <w:rsid w:val="0089205B"/>
    <w:rsid w:val="00895CBD"/>
    <w:rsid w:val="00897640"/>
    <w:rsid w:val="008A5C31"/>
    <w:rsid w:val="008A77C3"/>
    <w:rsid w:val="008B1B91"/>
    <w:rsid w:val="008C20D0"/>
    <w:rsid w:val="008C20EB"/>
    <w:rsid w:val="008C2B9B"/>
    <w:rsid w:val="008C74E7"/>
    <w:rsid w:val="008D01F3"/>
    <w:rsid w:val="008D1680"/>
    <w:rsid w:val="008D7F65"/>
    <w:rsid w:val="008E0752"/>
    <w:rsid w:val="008E348E"/>
    <w:rsid w:val="008E5D4C"/>
    <w:rsid w:val="008E7375"/>
    <w:rsid w:val="008F1244"/>
    <w:rsid w:val="008F763D"/>
    <w:rsid w:val="009006A1"/>
    <w:rsid w:val="009020F7"/>
    <w:rsid w:val="009025DC"/>
    <w:rsid w:val="00904020"/>
    <w:rsid w:val="009152DA"/>
    <w:rsid w:val="00917880"/>
    <w:rsid w:val="00917B0D"/>
    <w:rsid w:val="009200C6"/>
    <w:rsid w:val="00924067"/>
    <w:rsid w:val="00927EB3"/>
    <w:rsid w:val="00946E99"/>
    <w:rsid w:val="009471F2"/>
    <w:rsid w:val="00950F67"/>
    <w:rsid w:val="009568D8"/>
    <w:rsid w:val="00957E91"/>
    <w:rsid w:val="00960DBB"/>
    <w:rsid w:val="009621D7"/>
    <w:rsid w:val="00962A69"/>
    <w:rsid w:val="0096783A"/>
    <w:rsid w:val="00972294"/>
    <w:rsid w:val="00976219"/>
    <w:rsid w:val="00977E3E"/>
    <w:rsid w:val="00986508"/>
    <w:rsid w:val="009A27F0"/>
    <w:rsid w:val="009B4F30"/>
    <w:rsid w:val="009B6783"/>
    <w:rsid w:val="009C0BDA"/>
    <w:rsid w:val="009D51C6"/>
    <w:rsid w:val="009E1B7A"/>
    <w:rsid w:val="009E63E3"/>
    <w:rsid w:val="00A05167"/>
    <w:rsid w:val="00A061E2"/>
    <w:rsid w:val="00A07AFA"/>
    <w:rsid w:val="00A1369A"/>
    <w:rsid w:val="00A137DD"/>
    <w:rsid w:val="00A2672E"/>
    <w:rsid w:val="00A31675"/>
    <w:rsid w:val="00A31868"/>
    <w:rsid w:val="00A35DAD"/>
    <w:rsid w:val="00A35E54"/>
    <w:rsid w:val="00A35F49"/>
    <w:rsid w:val="00A44E85"/>
    <w:rsid w:val="00A4710A"/>
    <w:rsid w:val="00A616BF"/>
    <w:rsid w:val="00A62D10"/>
    <w:rsid w:val="00A65ED0"/>
    <w:rsid w:val="00A70B20"/>
    <w:rsid w:val="00A97283"/>
    <w:rsid w:val="00AA1B8A"/>
    <w:rsid w:val="00AA2509"/>
    <w:rsid w:val="00AA45FF"/>
    <w:rsid w:val="00AA6220"/>
    <w:rsid w:val="00AA71EB"/>
    <w:rsid w:val="00AB2739"/>
    <w:rsid w:val="00AB3AEE"/>
    <w:rsid w:val="00AC032F"/>
    <w:rsid w:val="00AD0736"/>
    <w:rsid w:val="00B014D5"/>
    <w:rsid w:val="00B054D9"/>
    <w:rsid w:val="00B078C0"/>
    <w:rsid w:val="00B12373"/>
    <w:rsid w:val="00B16C2C"/>
    <w:rsid w:val="00B21677"/>
    <w:rsid w:val="00B257E0"/>
    <w:rsid w:val="00B346D6"/>
    <w:rsid w:val="00B369C1"/>
    <w:rsid w:val="00B37F2A"/>
    <w:rsid w:val="00B463B4"/>
    <w:rsid w:val="00B5037D"/>
    <w:rsid w:val="00B51D24"/>
    <w:rsid w:val="00B60335"/>
    <w:rsid w:val="00B61F07"/>
    <w:rsid w:val="00B63A2B"/>
    <w:rsid w:val="00B64F23"/>
    <w:rsid w:val="00B7071C"/>
    <w:rsid w:val="00B80E3C"/>
    <w:rsid w:val="00B851EB"/>
    <w:rsid w:val="00B93775"/>
    <w:rsid w:val="00B97664"/>
    <w:rsid w:val="00BA723A"/>
    <w:rsid w:val="00BB3877"/>
    <w:rsid w:val="00BC314F"/>
    <w:rsid w:val="00BC6488"/>
    <w:rsid w:val="00BD0078"/>
    <w:rsid w:val="00BD170E"/>
    <w:rsid w:val="00BE1178"/>
    <w:rsid w:val="00BE72DB"/>
    <w:rsid w:val="00C026DC"/>
    <w:rsid w:val="00C073BA"/>
    <w:rsid w:val="00C336B8"/>
    <w:rsid w:val="00C37EBF"/>
    <w:rsid w:val="00C45841"/>
    <w:rsid w:val="00C76EAF"/>
    <w:rsid w:val="00C851DE"/>
    <w:rsid w:val="00C930B5"/>
    <w:rsid w:val="00C95B00"/>
    <w:rsid w:val="00C96519"/>
    <w:rsid w:val="00CA4B41"/>
    <w:rsid w:val="00CB1874"/>
    <w:rsid w:val="00CB6326"/>
    <w:rsid w:val="00CB75B3"/>
    <w:rsid w:val="00CC0D12"/>
    <w:rsid w:val="00CC15E7"/>
    <w:rsid w:val="00CC3096"/>
    <w:rsid w:val="00CC4AA8"/>
    <w:rsid w:val="00CC6D84"/>
    <w:rsid w:val="00CD47FA"/>
    <w:rsid w:val="00CF1FE6"/>
    <w:rsid w:val="00D06C0B"/>
    <w:rsid w:val="00D10286"/>
    <w:rsid w:val="00D1604B"/>
    <w:rsid w:val="00D1720A"/>
    <w:rsid w:val="00D22F50"/>
    <w:rsid w:val="00D23148"/>
    <w:rsid w:val="00D26B7F"/>
    <w:rsid w:val="00D27633"/>
    <w:rsid w:val="00D27E6E"/>
    <w:rsid w:val="00D36533"/>
    <w:rsid w:val="00D37E10"/>
    <w:rsid w:val="00D41E2E"/>
    <w:rsid w:val="00D51CEB"/>
    <w:rsid w:val="00D530F5"/>
    <w:rsid w:val="00D53F11"/>
    <w:rsid w:val="00D61C7C"/>
    <w:rsid w:val="00D6376F"/>
    <w:rsid w:val="00D64A56"/>
    <w:rsid w:val="00D75089"/>
    <w:rsid w:val="00D75AE1"/>
    <w:rsid w:val="00D76438"/>
    <w:rsid w:val="00D831C0"/>
    <w:rsid w:val="00D91303"/>
    <w:rsid w:val="00D93DAA"/>
    <w:rsid w:val="00DA0F3C"/>
    <w:rsid w:val="00DA246F"/>
    <w:rsid w:val="00DB22A7"/>
    <w:rsid w:val="00DB6D66"/>
    <w:rsid w:val="00DB720F"/>
    <w:rsid w:val="00DC3A8C"/>
    <w:rsid w:val="00DC6342"/>
    <w:rsid w:val="00DD5700"/>
    <w:rsid w:val="00DD718D"/>
    <w:rsid w:val="00DE19E7"/>
    <w:rsid w:val="00DE21A6"/>
    <w:rsid w:val="00DE5221"/>
    <w:rsid w:val="00DE5604"/>
    <w:rsid w:val="00DE6275"/>
    <w:rsid w:val="00DF2026"/>
    <w:rsid w:val="00DF4A28"/>
    <w:rsid w:val="00E030AD"/>
    <w:rsid w:val="00E030B1"/>
    <w:rsid w:val="00E030B6"/>
    <w:rsid w:val="00E03BD3"/>
    <w:rsid w:val="00E05A3A"/>
    <w:rsid w:val="00E124CD"/>
    <w:rsid w:val="00E15012"/>
    <w:rsid w:val="00E16C50"/>
    <w:rsid w:val="00E20377"/>
    <w:rsid w:val="00E301BD"/>
    <w:rsid w:val="00E30B6F"/>
    <w:rsid w:val="00E3517F"/>
    <w:rsid w:val="00E4239F"/>
    <w:rsid w:val="00E42AE2"/>
    <w:rsid w:val="00E501AB"/>
    <w:rsid w:val="00E50334"/>
    <w:rsid w:val="00E50FB0"/>
    <w:rsid w:val="00E517A6"/>
    <w:rsid w:val="00E548FB"/>
    <w:rsid w:val="00E54B48"/>
    <w:rsid w:val="00E556E9"/>
    <w:rsid w:val="00E5679C"/>
    <w:rsid w:val="00E61D81"/>
    <w:rsid w:val="00E70E28"/>
    <w:rsid w:val="00E73E23"/>
    <w:rsid w:val="00E86CE6"/>
    <w:rsid w:val="00E928EC"/>
    <w:rsid w:val="00E92FCE"/>
    <w:rsid w:val="00E940D7"/>
    <w:rsid w:val="00E94F29"/>
    <w:rsid w:val="00EA2203"/>
    <w:rsid w:val="00EA2813"/>
    <w:rsid w:val="00EB0DCD"/>
    <w:rsid w:val="00EB43A8"/>
    <w:rsid w:val="00EC189B"/>
    <w:rsid w:val="00EC25FF"/>
    <w:rsid w:val="00EC330C"/>
    <w:rsid w:val="00EC4D2B"/>
    <w:rsid w:val="00EC5451"/>
    <w:rsid w:val="00EC7BCD"/>
    <w:rsid w:val="00ED02A3"/>
    <w:rsid w:val="00ED2578"/>
    <w:rsid w:val="00EE0C0D"/>
    <w:rsid w:val="00EE3722"/>
    <w:rsid w:val="00EE57A7"/>
    <w:rsid w:val="00EF26E0"/>
    <w:rsid w:val="00EF7A9D"/>
    <w:rsid w:val="00F01012"/>
    <w:rsid w:val="00F02EE9"/>
    <w:rsid w:val="00F07D1B"/>
    <w:rsid w:val="00F150D9"/>
    <w:rsid w:val="00F15E21"/>
    <w:rsid w:val="00F165C3"/>
    <w:rsid w:val="00F22111"/>
    <w:rsid w:val="00F24CD4"/>
    <w:rsid w:val="00F3674F"/>
    <w:rsid w:val="00F42473"/>
    <w:rsid w:val="00F50484"/>
    <w:rsid w:val="00F613E1"/>
    <w:rsid w:val="00F632BB"/>
    <w:rsid w:val="00F77B90"/>
    <w:rsid w:val="00F8395C"/>
    <w:rsid w:val="00F858E5"/>
    <w:rsid w:val="00F8674F"/>
    <w:rsid w:val="00F8699C"/>
    <w:rsid w:val="00F906D7"/>
    <w:rsid w:val="00FA46E4"/>
    <w:rsid w:val="00FA5835"/>
    <w:rsid w:val="00FA68B5"/>
    <w:rsid w:val="00FB02F1"/>
    <w:rsid w:val="00FC14A4"/>
    <w:rsid w:val="00FC455D"/>
    <w:rsid w:val="00FC7647"/>
    <w:rsid w:val="00FD0C16"/>
    <w:rsid w:val="00FD4D5F"/>
    <w:rsid w:val="00FD61D4"/>
    <w:rsid w:val="00FE792B"/>
    <w:rsid w:val="00FF1225"/>
    <w:rsid w:val="00FF5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 style="mso-height-relative:margin" fillcolor="white" strokecolor="none [3213]">
      <v:fill color="white"/>
      <v:stroke color="none [3213]" weight=".5pt"/>
      <o:colormru v:ext="edit" colors="fuchsia"/>
    </o:shapedefaults>
    <o:shapelayout v:ext="edit">
      <o:idmap v:ext="edit" data="1"/>
    </o:shapelayout>
  </w:shapeDefaults>
  <w:decimalSymbol w:val=","/>
  <w:listSeparator w:val=";"/>
  <w14:docId w14:val="697FB3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footnote reference" w:unhideWhenUsed="0"/>
    <w:lsdException w:name="line number" w:qFormat="1"/>
    <w:lsdException w:name="toa heading" w:unhideWhenUsed="0"/>
    <w:lsdException w:name="List" w:uiPriority="0" w:unhideWhenUsed="0"/>
    <w:lsdException w:name="Title" w:semiHidden="0" w:uiPriority="10" w:unhideWhenUsed="0" w:qFormat="1"/>
    <w:lsdException w:name="Signature" w:unhideWhenUsed="0"/>
    <w:lsdException w:name="Default Paragraph Font" w:uiPriority="1"/>
    <w:lsdException w:name="Subtitle" w:semiHidden="0" w:uiPriority="11" w:unhideWhenUsed="0" w:qFormat="1"/>
    <w:lsdException w:name="Note Heading" w:unhideWhenUsed="0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E-mail Signature" w:unhideWhenUsed="0"/>
    <w:lsdException w:name="Normal (Web)" w:unhideWhenUsed="0"/>
    <w:lsdException w:name="HTML Acronym" w:unhideWhenUsed="0"/>
    <w:lsdException w:name="HTML Cite" w:unhideWhenUsed="0"/>
    <w:lsdException w:name="HTML Code" w:unhideWhenUsed="0"/>
    <w:lsdException w:name="HTML Definition" w:unhideWhenUsed="0"/>
    <w:lsdException w:name="HTML Keyboard" w:unhideWhenUsed="0"/>
    <w:lsdException w:name="HTML Sample" w:unhideWhenUsed="0"/>
    <w:lsdException w:name="HTML Typewriter" w:unhideWhenUsed="0"/>
    <w:lsdException w:name="HTML Variable" w:unhideWhenUsed="0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A137DD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 w:eastAsia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 w:eastAsia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semiHidden/>
    <w:rsid w:val="00F15E21"/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character" w:customStyle="1" w:styleId="berschrift2Zchn">
    <w:name w:val="Überschrift 2 Zchn"/>
    <w:link w:val="berschrift2"/>
    <w:uiPriority w:val="9"/>
    <w:semiHidden/>
    <w:rsid w:val="00F15E21"/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character" w:customStyle="1" w:styleId="berschrift3Zchn">
    <w:name w:val="Überschrift 3 Zchn"/>
    <w:link w:val="berschrift3"/>
    <w:uiPriority w:val="9"/>
    <w:semiHidden/>
    <w:rsid w:val="00F15E21"/>
    <w:rPr>
      <w:rFonts w:ascii="Cambria" w:eastAsia="Times New Roman" w:hAnsi="Cambria"/>
      <w:b/>
      <w:bCs/>
      <w:sz w:val="26"/>
      <w:szCs w:val="26"/>
      <w:lang w:val="x-none" w:eastAsia="x-none"/>
    </w:rPr>
  </w:style>
  <w:style w:type="character" w:customStyle="1" w:styleId="berschrift4Zchn">
    <w:name w:val="Überschrift 4 Zchn"/>
    <w:link w:val="berschrift4"/>
    <w:uiPriority w:val="9"/>
    <w:semiHidden/>
    <w:rsid w:val="00F15E21"/>
    <w:rPr>
      <w:rFonts w:ascii="Calibri" w:eastAsia="Times New Roman" w:hAnsi="Calibri"/>
      <w:b/>
      <w:bCs/>
      <w:sz w:val="28"/>
      <w:szCs w:val="28"/>
      <w:lang w:val="x-none" w:eastAsia="x-none"/>
    </w:rPr>
  </w:style>
  <w:style w:type="character" w:customStyle="1" w:styleId="berschrift5Zchn">
    <w:name w:val="Überschrift 5 Zchn"/>
    <w:link w:val="berschrift5"/>
    <w:uiPriority w:val="9"/>
    <w:semiHidden/>
    <w:rsid w:val="00F15E21"/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character" w:customStyle="1" w:styleId="berschrift6Zchn">
    <w:name w:val="Überschrift 6 Zchn"/>
    <w:link w:val="berschrift6"/>
    <w:semiHidden/>
    <w:rsid w:val="00F15E21"/>
    <w:rPr>
      <w:rFonts w:ascii="Calibri" w:eastAsia="Times New Roman" w:hAnsi="Calibri"/>
      <w:b/>
      <w:bCs/>
      <w:sz w:val="22"/>
      <w:szCs w:val="22"/>
      <w:lang w:val="x-none" w:eastAsia="x-none"/>
    </w:rPr>
  </w:style>
  <w:style w:type="character" w:customStyle="1" w:styleId="berschrift7Zchn">
    <w:name w:val="Überschrift 7 Zchn"/>
    <w:link w:val="berschrift7"/>
    <w:uiPriority w:val="9"/>
    <w:semiHidden/>
    <w:rsid w:val="00F15E21"/>
    <w:rPr>
      <w:rFonts w:ascii="Calibri" w:eastAsia="Times New Roman" w:hAnsi="Calibri"/>
      <w:sz w:val="24"/>
      <w:szCs w:val="24"/>
      <w:lang w:val="x-none" w:eastAsia="x-none"/>
    </w:rPr>
  </w:style>
  <w:style w:type="character" w:customStyle="1" w:styleId="berschrift8Zchn">
    <w:name w:val="Überschrift 8 Zchn"/>
    <w:link w:val="berschrift8"/>
    <w:uiPriority w:val="9"/>
    <w:semiHidden/>
    <w:rsid w:val="00F15E21"/>
    <w:rPr>
      <w:rFonts w:ascii="Calibri" w:eastAsia="Times New Roman" w:hAnsi="Calibri"/>
      <w:i/>
      <w:iCs/>
      <w:sz w:val="24"/>
      <w:szCs w:val="24"/>
      <w:lang w:val="x-none" w:eastAsia="x-none"/>
    </w:rPr>
  </w:style>
  <w:style w:type="character" w:customStyle="1" w:styleId="berschrift9Zchn">
    <w:name w:val="Überschrift 9 Zchn"/>
    <w:link w:val="berschrift9"/>
    <w:uiPriority w:val="9"/>
    <w:semiHidden/>
    <w:rsid w:val="00F15E21"/>
    <w:rPr>
      <w:rFonts w:ascii="Cambria" w:eastAsia="Times New Roman" w:hAnsi="Cambria"/>
      <w:sz w:val="22"/>
      <w:szCs w:val="22"/>
      <w:lang w:val="x-none" w:eastAsia="x-none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semiHidden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09KopfText8ptnegfett">
    <w:name w:val="09_Kopf_Text_8pt_neg_fett"/>
    <w:uiPriority w:val="1"/>
    <w:semiHidden/>
    <w:rsid w:val="00A65ED0"/>
    <w:rPr>
      <w:b/>
      <w:sz w:val="16"/>
    </w:rPr>
  </w:style>
  <w:style w:type="paragraph" w:styleId="Kopfzeile">
    <w:name w:val="header"/>
    <w:basedOn w:val="Standard"/>
    <w:link w:val="KopfzeileZchn"/>
    <w:uiPriority w:val="99"/>
    <w:semiHidden/>
    <w:rsid w:val="00A65ED0"/>
    <w:pPr>
      <w:tabs>
        <w:tab w:val="center" w:pos="4536"/>
        <w:tab w:val="right" w:pos="9072"/>
      </w:tabs>
    </w:pPr>
  </w:style>
  <w:style w:type="paragraph" w:customStyle="1" w:styleId="09FussPaginalinks">
    <w:name w:val="09_Fuss_Pagina_links"/>
    <w:semiHidden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semiHidden/>
    <w:qFormat/>
    <w:rsid w:val="00AB2739"/>
    <w:pPr>
      <w:spacing w:after="120"/>
    </w:pPr>
  </w:style>
  <w:style w:type="paragraph" w:customStyle="1" w:styleId="01Fremdtext">
    <w:name w:val="01_Fremdtext"/>
    <w:qFormat/>
    <w:rsid w:val="007E052D"/>
    <w:pPr>
      <w:tabs>
        <w:tab w:val="left" w:pos="284"/>
      </w:tabs>
      <w:spacing w:line="240" w:lineRule="exact"/>
      <w:ind w:right="567"/>
      <w:jc w:val="both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semiHidden/>
    <w:qFormat/>
    <w:rsid w:val="00AB2739"/>
    <w:rPr>
      <w:i/>
    </w:rPr>
  </w:style>
  <w:style w:type="character" w:customStyle="1" w:styleId="02AufgabeNrZF">
    <w:name w:val="02_Aufgabe Nr (ZF)"/>
    <w:uiPriority w:val="1"/>
    <w:semiHidden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semiHidden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semiHidden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15E21"/>
    <w:rPr>
      <w:lang w:eastAsia="en-US"/>
    </w:rPr>
  </w:style>
  <w:style w:type="paragraph" w:styleId="Fuzeile">
    <w:name w:val="footer"/>
    <w:basedOn w:val="Standard"/>
    <w:link w:val="FuzeileZchn"/>
    <w:uiPriority w:val="99"/>
    <w:semiHidden/>
    <w:qFormat/>
    <w:rsid w:val="00A65ED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15E21"/>
    <w:rPr>
      <w:lang w:eastAsia="en-US"/>
    </w:rPr>
  </w:style>
  <w:style w:type="character" w:customStyle="1" w:styleId="09KopfText8ptneg">
    <w:name w:val="09_Kopf_Text_8pt_neg"/>
    <w:uiPriority w:val="1"/>
    <w:semiHidden/>
    <w:rsid w:val="00A65ED0"/>
    <w:rPr>
      <w:sz w:val="16"/>
      <w:szCs w:val="16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F15E21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5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semiHidden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AB2739"/>
    <w:pPr>
      <w:spacing w:after="40"/>
    </w:pPr>
  </w:style>
  <w:style w:type="character" w:customStyle="1" w:styleId="0ZFkursiv">
    <w:name w:val="0_ZF_kursiv"/>
    <w:uiPriority w:val="1"/>
    <w:semiHidden/>
    <w:qFormat/>
    <w:rsid w:val="00AB2739"/>
    <w:rPr>
      <w:i/>
    </w:rPr>
  </w:style>
  <w:style w:type="character" w:customStyle="1" w:styleId="0ZFbold">
    <w:name w:val="0_ZF_bold"/>
    <w:uiPriority w:val="1"/>
    <w:semiHidden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"/>
    <w:semiHidden/>
    <w:qFormat/>
    <w:rsid w:val="00AB2739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semiHidden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AB2739"/>
    <w:rPr>
      <w:rFonts w:ascii="Arial" w:eastAsia="SimSun" w:hAnsi="Arial"/>
      <w:sz w:val="11"/>
      <w:szCs w:val="22"/>
      <w:lang w:eastAsia="zh-CN"/>
    </w:rPr>
  </w:style>
  <w:style w:type="paragraph" w:customStyle="1" w:styleId="zzAbstand1pt">
    <w:name w:val="zz_Abstand_1pt"/>
    <w:basedOn w:val="Standard"/>
    <w:semiHidden/>
    <w:rsid w:val="00A061E2"/>
    <w:pPr>
      <w:spacing w:line="28" w:lineRule="exact"/>
    </w:pPr>
    <w:rPr>
      <w:sz w:val="4"/>
      <w:szCs w:val="4"/>
    </w:rPr>
  </w:style>
  <w:style w:type="paragraph" w:customStyle="1" w:styleId="0021116">
    <w:name w:val="00_Ü2 11/16"/>
    <w:basedOn w:val="0011621"/>
    <w:qFormat/>
    <w:rsid w:val="0059276F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semiHidden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semiHidden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semiHidden/>
    <w:qFormat/>
    <w:rsid w:val="00AB2739"/>
    <w:rPr>
      <w:u w:val="single"/>
    </w:rPr>
  </w:style>
  <w:style w:type="paragraph" w:customStyle="1" w:styleId="01Fremdtextv0n0-oZZ">
    <w:name w:val="01_Fremdtext v0 n0 - oZZ"/>
    <w:basedOn w:val="01Fremdtext"/>
    <w:semiHidden/>
    <w:qFormat/>
    <w:rsid w:val="00AB2739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semiHidden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semiHidden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semiHidden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semiHidden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semiHidden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semiHidden/>
    <w:qFormat/>
    <w:rsid w:val="0072477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paragraph" w:customStyle="1" w:styleId="05Fussnotentext">
    <w:name w:val="05_Fussnotentext"/>
    <w:basedOn w:val="05QuelleBU"/>
    <w:semiHidden/>
    <w:qFormat/>
    <w:rsid w:val="00AB2739"/>
    <w:pPr>
      <w:ind w:left="113" w:hanging="113"/>
    </w:pPr>
  </w:style>
  <w:style w:type="paragraph" w:customStyle="1" w:styleId="03Schuelerbeispiel">
    <w:name w:val="03_Schuelerbeispiel"/>
    <w:semiHidden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semiHidden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semiHidden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AB2739"/>
    <w:pPr>
      <w:spacing w:before="120"/>
    </w:pPr>
  </w:style>
  <w:style w:type="character" w:customStyle="1" w:styleId="0ZFboldkursiv">
    <w:name w:val="0_ZF_bold/kursiv"/>
    <w:uiPriority w:val="1"/>
    <w:semiHidden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semiHidden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semiHidden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AB2739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AB2739"/>
    <w:pPr>
      <w:jc w:val="left"/>
    </w:pPr>
  </w:style>
  <w:style w:type="character" w:styleId="BesuchterHyperlink">
    <w:name w:val="FollowedHyperlink"/>
    <w:uiPriority w:val="99"/>
    <w:semiHidden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paragraph" w:customStyle="1" w:styleId="03Autortextv0n0">
    <w:name w:val="03_Autortext v0 n0"/>
    <w:basedOn w:val="02AufgabeTextv0n0"/>
    <w:semiHidden/>
    <w:qFormat/>
    <w:rsid w:val="00AB2739"/>
    <w:rPr>
      <w:i/>
    </w:rPr>
  </w:style>
  <w:style w:type="paragraph" w:customStyle="1" w:styleId="04InfoboxTextv0n0">
    <w:name w:val="04_Infobox_Text v0 n0"/>
    <w:basedOn w:val="04InfoboxText"/>
    <w:semiHidden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semiHidden/>
    <w:rsid w:val="00AB2739"/>
    <w:rPr>
      <w:b/>
    </w:rPr>
  </w:style>
  <w:style w:type="character" w:customStyle="1" w:styleId="09KopfKolumnentitelZchn">
    <w:name w:val="09_Kopf_Kolumnentitel Zchn"/>
    <w:link w:val="09KopfKolumnentitel0"/>
    <w:semiHidden/>
    <w:rsid w:val="00F15E21"/>
    <w:rPr>
      <w:rFonts w:ascii="Arial" w:hAnsi="Arial"/>
      <w:sz w:val="16"/>
      <w:szCs w:val="16"/>
    </w:rPr>
  </w:style>
  <w:style w:type="character" w:customStyle="1" w:styleId="0ZFDramensatz-Person">
    <w:name w:val="0_ZF_Dramensatz-Person"/>
    <w:uiPriority w:val="1"/>
    <w:semiHidden/>
    <w:qFormat/>
    <w:rsid w:val="00ED2578"/>
    <w:rPr>
      <w:rFonts w:ascii="Arial Fett" w:hAnsi="Arial Fett" w:cs="Arial"/>
      <w:b/>
      <w:caps/>
      <w:sz w:val="16"/>
      <w:szCs w:val="16"/>
    </w:rPr>
  </w:style>
  <w:style w:type="paragraph" w:customStyle="1" w:styleId="02AufgabemNrv18n0">
    <w:name w:val="02_Aufgabe mNr v18 n0"/>
    <w:basedOn w:val="02AufgabemNrv6n0"/>
    <w:link w:val="02AufgabemNrv18n0Zchn"/>
    <w:semiHidden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  <w:rPr>
      <w:lang w:val="x-none"/>
    </w:rPr>
  </w:style>
  <w:style w:type="numbering" w:customStyle="1" w:styleId="ListeneueKV">
    <w:name w:val="Liste_neue_KV"/>
    <w:uiPriority w:val="99"/>
    <w:rsid w:val="000B263C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semiHidden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AB2739"/>
    <w:rPr>
      <w:spacing w:val="-2"/>
    </w:rPr>
  </w:style>
  <w:style w:type="paragraph" w:customStyle="1" w:styleId="04TabelleBewertungTextv0n2">
    <w:name w:val="04_Tabelle Bewertung Text v0 n2"/>
    <w:semiHidden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Aufzhlungszeichen">
    <w:name w:val="List Bullet"/>
    <w:basedOn w:val="Standard"/>
    <w:uiPriority w:val="99"/>
    <w:semiHidden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Dokumentstruktur">
    <w:name w:val="Document Map"/>
    <w:basedOn w:val="Standard"/>
    <w:link w:val="DokumentstrukturZchn"/>
    <w:uiPriority w:val="99"/>
    <w:semiHidden/>
    <w:rsid w:val="00AB2739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F15E21"/>
    <w:rPr>
      <w:rFonts w:ascii="Tahoma" w:hAnsi="Tahoma"/>
      <w:sz w:val="16"/>
      <w:szCs w:val="16"/>
      <w:lang w:val="x-none" w:eastAsia="x-none"/>
    </w:rPr>
  </w:style>
  <w:style w:type="paragraph" w:styleId="Endnotentext">
    <w:name w:val="endnote text"/>
    <w:basedOn w:val="Standard"/>
    <w:link w:val="End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EndnotentextZchn">
    <w:name w:val="Endnotentext Zchn"/>
    <w:link w:val="Endnotentext"/>
    <w:uiPriority w:val="99"/>
    <w:semiHidden/>
    <w:rsid w:val="00F15E21"/>
    <w:rPr>
      <w:rFonts w:ascii="Arial" w:hAnsi="Arial"/>
      <w:lang w:val="x-none" w:eastAsia="x-none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Funotentext">
    <w:name w:val="footnote text"/>
    <w:basedOn w:val="Standard"/>
    <w:link w:val="Fu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FunotentextZchn">
    <w:name w:val="Fußnotentext Zchn"/>
    <w:link w:val="Funotentext"/>
    <w:uiPriority w:val="99"/>
    <w:semiHidden/>
    <w:rsid w:val="00F15E21"/>
    <w:rPr>
      <w:rFonts w:ascii="Arial" w:hAnsi="Arial"/>
      <w:lang w:val="x-none" w:eastAsia="x-none"/>
    </w:rPr>
  </w:style>
  <w:style w:type="paragraph" w:styleId="Gruformel">
    <w:name w:val="Closing"/>
    <w:basedOn w:val="Standard"/>
    <w:link w:val="GruformelZchn"/>
    <w:uiPriority w:val="99"/>
    <w:semiHidden/>
    <w:rsid w:val="00AB2739"/>
    <w:pPr>
      <w:ind w:left="4252"/>
    </w:pPr>
    <w:rPr>
      <w:rFonts w:ascii="Arial" w:hAnsi="Arial"/>
      <w:sz w:val="18"/>
      <w:szCs w:val="18"/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HTMLAdresse">
    <w:name w:val="HTML Address"/>
    <w:basedOn w:val="Standard"/>
    <w:link w:val="HTMLAdresseZchn"/>
    <w:uiPriority w:val="99"/>
    <w:semiHidden/>
    <w:rsid w:val="00AB2739"/>
    <w:rPr>
      <w:rFonts w:ascii="Arial" w:hAnsi="Arial"/>
      <w:i/>
      <w:iCs/>
      <w:sz w:val="18"/>
      <w:szCs w:val="18"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F15E21"/>
    <w:rPr>
      <w:rFonts w:ascii="Arial" w:hAnsi="Arial"/>
      <w:i/>
      <w:iCs/>
      <w:sz w:val="18"/>
      <w:szCs w:val="18"/>
      <w:lang w:val="x-none" w:eastAsia="x-none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F15E21"/>
    <w:rPr>
      <w:rFonts w:ascii="Courier New" w:hAnsi="Courier New"/>
      <w:lang w:val="x-none" w:eastAsia="x-none"/>
    </w:rPr>
  </w:style>
  <w:style w:type="paragraph" w:styleId="Index1">
    <w:name w:val="index 1"/>
    <w:basedOn w:val="Standard"/>
    <w:next w:val="Standard"/>
    <w:autoRedefine/>
    <w:uiPriority w:val="99"/>
    <w:semiHidden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semiHidden/>
    <w:rsid w:val="00F15E21"/>
    <w:rPr>
      <w:rFonts w:ascii="Arial" w:eastAsia="SimSun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semiHidden/>
    <w:rsid w:val="00F15E21"/>
    <w:rPr>
      <w:rFonts w:ascii="Arial" w:eastAsia="SimSun" w:hAnsi="Arial"/>
      <w:spacing w:val="1"/>
      <w:sz w:val="18"/>
      <w:lang w:val="x-none" w:eastAsia="zh-CN"/>
    </w:rPr>
  </w:style>
  <w:style w:type="paragraph" w:styleId="Liste2">
    <w:name w:val="List 2"/>
    <w:basedOn w:val="Standard"/>
    <w:uiPriority w:val="99"/>
    <w:semiHidden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rsid w:val="00AB2739"/>
  </w:style>
  <w:style w:type="paragraph" w:styleId="Makrotext">
    <w:name w:val="macro"/>
    <w:link w:val="MakrotextZchn"/>
    <w:uiPriority w:val="99"/>
    <w:semiHidden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F15E21"/>
    <w:rPr>
      <w:rFonts w:ascii="Courier New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F15E21"/>
    <w:rPr>
      <w:rFonts w:ascii="Cambria" w:eastAsia="Times New Roman" w:hAnsi="Cambria"/>
      <w:sz w:val="24"/>
      <w:szCs w:val="24"/>
      <w:shd w:val="pct20" w:color="auto" w:fill="auto"/>
      <w:lang w:val="x-none" w:eastAsia="x-none"/>
    </w:rPr>
  </w:style>
  <w:style w:type="paragraph" w:styleId="NurText">
    <w:name w:val="Plain Text"/>
    <w:basedOn w:val="Standard"/>
    <w:link w:val="NurTex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F15E21"/>
    <w:rPr>
      <w:rFonts w:ascii="Courier New" w:hAnsi="Courier New"/>
      <w:lang w:val="x-none" w:eastAsia="x-none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3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rsid w:val="00AB2739"/>
    <w:pPr>
      <w:spacing w:after="120"/>
    </w:pPr>
    <w:rPr>
      <w:rFonts w:ascii="Arial" w:hAnsi="Arial"/>
      <w:sz w:val="18"/>
      <w:szCs w:val="18"/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2">
    <w:name w:val="Body Text 2"/>
    <w:basedOn w:val="Standard"/>
    <w:link w:val="Textkrper2Zchn"/>
    <w:uiPriority w:val="99"/>
    <w:semiHidden/>
    <w:rsid w:val="00AB2739"/>
    <w:pPr>
      <w:spacing w:after="120" w:line="480" w:lineRule="auto"/>
    </w:pPr>
    <w:rPr>
      <w:rFonts w:ascii="Arial" w:hAnsi="Arial"/>
      <w:sz w:val="18"/>
      <w:szCs w:val="18"/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3">
    <w:name w:val="Body Text 3"/>
    <w:basedOn w:val="Standard"/>
    <w:link w:val="Textkrper3Zchn"/>
    <w:uiPriority w:val="99"/>
    <w:semiHidden/>
    <w:rsid w:val="00AB2739"/>
    <w:pPr>
      <w:spacing w:after="120"/>
    </w:pPr>
    <w:rPr>
      <w:rFonts w:ascii="Arial" w:hAnsi="Arial"/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AB2739"/>
    <w:pPr>
      <w:spacing w:after="120" w:line="480" w:lineRule="auto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AB2739"/>
    <w:pPr>
      <w:spacing w:after="120"/>
      <w:ind w:left="283"/>
    </w:pPr>
    <w:rPr>
      <w:rFonts w:ascii="Arial" w:hAnsi="Arial"/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AB2739"/>
    <w:pPr>
      <w:spacing w:after="120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Umschlagabsenderadresse">
    <w:name w:val="envelope return"/>
    <w:basedOn w:val="Standard"/>
    <w:uiPriority w:val="99"/>
    <w:semiHidden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AB2739"/>
  </w:style>
  <w:style w:type="paragraph" w:styleId="Verzeichnis2">
    <w:name w:val="toc 2"/>
    <w:basedOn w:val="Standard"/>
    <w:next w:val="Standard"/>
    <w:autoRedefine/>
    <w:uiPriority w:val="39"/>
    <w:semiHidden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rsid w:val="00AB2739"/>
    <w:pPr>
      <w:ind w:left="1440"/>
    </w:pPr>
  </w:style>
  <w:style w:type="paragraph" w:customStyle="1" w:styleId="09Fusslogo">
    <w:name w:val="09_Fuss_logo"/>
    <w:basedOn w:val="09FussText"/>
    <w:semiHidden/>
    <w:qFormat/>
    <w:rsid w:val="00AB2739"/>
    <w:pPr>
      <w:spacing w:before="4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rsid w:val="00E548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15E21"/>
    <w:rPr>
      <w:rFonts w:ascii="Tahoma" w:hAnsi="Tahoma" w:cs="Tahoma"/>
      <w:sz w:val="16"/>
      <w:szCs w:val="16"/>
      <w:lang w:eastAsia="en-US"/>
    </w:rPr>
  </w:style>
  <w:style w:type="character" w:styleId="Kommentarzeichen">
    <w:name w:val="annotation reference"/>
    <w:uiPriority w:val="99"/>
    <w:semiHidden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uiPriority w:val="99"/>
    <w:semiHidden/>
    <w:rsid w:val="00F15E21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F15E21"/>
    <w:rPr>
      <w:rFonts w:ascii="Calibri" w:hAnsi="Calibri"/>
      <w:b/>
      <w:bCs/>
      <w:lang w:eastAsia="en-US"/>
    </w:rPr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semiHidden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FB02F1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0E540A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FB02F1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fett">
    <w:name w:val="ekv.fett"/>
    <w:basedOn w:val="Absatz-Standardschriftart"/>
    <w:uiPriority w:val="29"/>
    <w:semiHidden/>
    <w:qFormat/>
    <w:rsid w:val="009006A1"/>
    <w:rPr>
      <w:b/>
    </w:rPr>
  </w:style>
  <w:style w:type="character" w:customStyle="1" w:styleId="ekvkursiv">
    <w:name w:val="ekv.kursiv"/>
    <w:basedOn w:val="Absatz-Standardschriftart"/>
    <w:uiPriority w:val="30"/>
    <w:semiHidden/>
    <w:qFormat/>
    <w:rsid w:val="009006A1"/>
    <w:rPr>
      <w:i/>
    </w:rPr>
  </w:style>
  <w:style w:type="paragraph" w:customStyle="1" w:styleId="ekvue2arial">
    <w:name w:val="ekv.ue2.arial"/>
    <w:basedOn w:val="Standard"/>
    <w:uiPriority w:val="11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  <w:szCs w:val="22"/>
    </w:rPr>
  </w:style>
  <w:style w:type="character" w:customStyle="1" w:styleId="ekvsymbol">
    <w:name w:val="ekv.symbol"/>
    <w:basedOn w:val="Absatz-Standardschriftart"/>
    <w:uiPriority w:val="1"/>
    <w:semiHidden/>
    <w:qFormat/>
    <w:rsid w:val="009006A1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szCs w:val="22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9006A1"/>
    <w:pPr>
      <w:suppressLineNumbers w:val="0"/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  <w:szCs w:val="22"/>
    </w:rPr>
  </w:style>
  <w:style w:type="paragraph" w:customStyle="1" w:styleId="ekvkreuzwortrtsel">
    <w:name w:val="ekv.kreuzworträtsel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  <w:szCs w:val="22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  <w:szCs w:val="22"/>
      <w14:textFill>
        <w14:solidFill>
          <w14:srgbClr w14:val="000000">
            <w14:lumMod w14:val="65000"/>
          </w14:srgbClr>
        </w14:solidFill>
      </w14:textFill>
    </w:rPr>
  </w:style>
  <w:style w:type="paragraph" w:customStyle="1" w:styleId="ekvpagina">
    <w:name w:val="ekv.pagina"/>
    <w:basedOn w:val="Standard"/>
    <w:uiPriority w:val="99"/>
    <w:semiHidden/>
    <w:qFormat/>
    <w:rsid w:val="009006A1"/>
    <w:pPr>
      <w:suppressLineNumbers w:val="0"/>
      <w:spacing w:line="130" w:lineRule="exact"/>
      <w:ind w:left="113"/>
    </w:pPr>
    <w:rPr>
      <w:rFonts w:ascii="Arial" w:eastAsiaTheme="minorHAnsi" w:hAnsi="Arial" w:cstheme="minorBidi"/>
      <w:noProof/>
      <w:sz w:val="10"/>
      <w:szCs w:val="22"/>
    </w:rPr>
  </w:style>
  <w:style w:type="paragraph" w:customStyle="1" w:styleId="ekvpaginabild">
    <w:name w:val="ekv.pagina.bild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  <w:szCs w:val="22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  <w:sz w:val="22"/>
      <w:szCs w:val="22"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  <w:szCs w:val="22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9006A1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9006A1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szCs w:val="22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9006A1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  <w:szCs w:val="22"/>
    </w:rPr>
  </w:style>
  <w:style w:type="paragraph" w:customStyle="1" w:styleId="ekvschnittbox">
    <w:name w:val="ekv.schnittbox"/>
    <w:basedOn w:val="Standard"/>
    <w:uiPriority w:val="99"/>
    <w:semiHidden/>
    <w:qFormat/>
    <w:rsid w:val="009006A1"/>
    <w:pPr>
      <w:suppressLineNumbers w:val="0"/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9006A1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  <w:szCs w:val="22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9006A1"/>
    <w:rPr>
      <w:sz w:val="17"/>
    </w:rPr>
  </w:style>
  <w:style w:type="paragraph" w:customStyle="1" w:styleId="ekvkopiervorlage">
    <w:name w:val="ekv.kopiervorlag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  <w:szCs w:val="22"/>
    </w:rPr>
  </w:style>
  <w:style w:type="character" w:customStyle="1" w:styleId="ekvHochgestellt">
    <w:name w:val="ekv.Hochgestellt"/>
    <w:basedOn w:val="Absatz-Standardschriftart"/>
    <w:semiHidden/>
    <w:rsid w:val="009006A1"/>
    <w:rPr>
      <w:vertAlign w:val="superscript"/>
    </w:rPr>
  </w:style>
  <w:style w:type="table" w:customStyle="1" w:styleId="KlettTabneu2018-02-23">
    <w:name w:val="*Klett_Tab_neu_2018-02-23"/>
    <w:basedOn w:val="NormaleTabelle"/>
    <w:uiPriority w:val="99"/>
    <w:rsid w:val="007F505E"/>
    <w:tblPr>
      <w:tblInd w:w="113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113" w:type="dxa"/>
        <w:bottom w:w="85" w:type="dxa"/>
        <w:right w:w="113" w:type="dxa"/>
      </w:tblCellMar>
    </w:tblPr>
  </w:style>
  <w:style w:type="paragraph" w:customStyle="1" w:styleId="02AufgabeTextv6n0">
    <w:name w:val="02_Aufgabe Text v6 n0"/>
    <w:basedOn w:val="02AufgabeTextv0n0"/>
    <w:qFormat/>
    <w:rsid w:val="006527FD"/>
    <w:pPr>
      <w:spacing w:before="120"/>
    </w:pPr>
  </w:style>
  <w:style w:type="character" w:styleId="Funotenzeichen">
    <w:name w:val="footnote reference"/>
    <w:basedOn w:val="Absatz-Standardschriftart"/>
    <w:uiPriority w:val="99"/>
    <w:semiHidden/>
    <w:rsid w:val="00DF4A28"/>
    <w:rPr>
      <w:vertAlign w:val="superscript"/>
    </w:rPr>
  </w:style>
  <w:style w:type="character" w:styleId="Hervorhebung">
    <w:name w:val="Emphasis"/>
    <w:basedOn w:val="Absatz-Standardschriftart"/>
    <w:uiPriority w:val="20"/>
    <w:qFormat/>
    <w:rsid w:val="009020F7"/>
    <w:rPr>
      <w:i/>
      <w:iCs/>
    </w:rPr>
  </w:style>
  <w:style w:type="paragraph" w:styleId="Listenabsatz">
    <w:name w:val="List Paragraph"/>
    <w:basedOn w:val="Standard"/>
    <w:uiPriority w:val="34"/>
    <w:qFormat/>
    <w:rsid w:val="009E63E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footnote reference" w:unhideWhenUsed="0"/>
    <w:lsdException w:name="line number" w:qFormat="1"/>
    <w:lsdException w:name="toa heading" w:unhideWhenUsed="0"/>
    <w:lsdException w:name="List" w:uiPriority="0" w:unhideWhenUsed="0"/>
    <w:lsdException w:name="Title" w:semiHidden="0" w:uiPriority="10" w:unhideWhenUsed="0" w:qFormat="1"/>
    <w:lsdException w:name="Signature" w:unhideWhenUsed="0"/>
    <w:lsdException w:name="Default Paragraph Font" w:uiPriority="1"/>
    <w:lsdException w:name="Subtitle" w:semiHidden="0" w:uiPriority="11" w:unhideWhenUsed="0" w:qFormat="1"/>
    <w:lsdException w:name="Note Heading" w:unhideWhenUsed="0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E-mail Signature" w:unhideWhenUsed="0"/>
    <w:lsdException w:name="Normal (Web)" w:unhideWhenUsed="0"/>
    <w:lsdException w:name="HTML Acronym" w:unhideWhenUsed="0"/>
    <w:lsdException w:name="HTML Cite" w:unhideWhenUsed="0"/>
    <w:lsdException w:name="HTML Code" w:unhideWhenUsed="0"/>
    <w:lsdException w:name="HTML Definition" w:unhideWhenUsed="0"/>
    <w:lsdException w:name="HTML Keyboard" w:unhideWhenUsed="0"/>
    <w:lsdException w:name="HTML Sample" w:unhideWhenUsed="0"/>
    <w:lsdException w:name="HTML Typewriter" w:unhideWhenUsed="0"/>
    <w:lsdException w:name="HTML Variable" w:unhideWhenUsed="0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A137DD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 w:eastAsia="x-none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 w:eastAsia="x-none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  <w:lang w:val="x-none" w:eastAsia="x-none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  <w:lang w:val="x-none" w:eastAsia="x-none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  <w:lang w:val="x-none" w:eastAsia="x-none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  <w:lang w:val="x-none" w:eastAsia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semiHidden/>
    <w:rsid w:val="00F15E21"/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character" w:customStyle="1" w:styleId="berschrift2Zchn">
    <w:name w:val="Überschrift 2 Zchn"/>
    <w:link w:val="berschrift2"/>
    <w:uiPriority w:val="9"/>
    <w:semiHidden/>
    <w:rsid w:val="00F15E21"/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character" w:customStyle="1" w:styleId="berschrift3Zchn">
    <w:name w:val="Überschrift 3 Zchn"/>
    <w:link w:val="berschrift3"/>
    <w:uiPriority w:val="9"/>
    <w:semiHidden/>
    <w:rsid w:val="00F15E21"/>
    <w:rPr>
      <w:rFonts w:ascii="Cambria" w:eastAsia="Times New Roman" w:hAnsi="Cambria"/>
      <w:b/>
      <w:bCs/>
      <w:sz w:val="26"/>
      <w:szCs w:val="26"/>
      <w:lang w:val="x-none" w:eastAsia="x-none"/>
    </w:rPr>
  </w:style>
  <w:style w:type="character" w:customStyle="1" w:styleId="berschrift4Zchn">
    <w:name w:val="Überschrift 4 Zchn"/>
    <w:link w:val="berschrift4"/>
    <w:uiPriority w:val="9"/>
    <w:semiHidden/>
    <w:rsid w:val="00F15E21"/>
    <w:rPr>
      <w:rFonts w:ascii="Calibri" w:eastAsia="Times New Roman" w:hAnsi="Calibri"/>
      <w:b/>
      <w:bCs/>
      <w:sz w:val="28"/>
      <w:szCs w:val="28"/>
      <w:lang w:val="x-none" w:eastAsia="x-none"/>
    </w:rPr>
  </w:style>
  <w:style w:type="character" w:customStyle="1" w:styleId="berschrift5Zchn">
    <w:name w:val="Überschrift 5 Zchn"/>
    <w:link w:val="berschrift5"/>
    <w:uiPriority w:val="9"/>
    <w:semiHidden/>
    <w:rsid w:val="00F15E21"/>
    <w:rPr>
      <w:rFonts w:ascii="Calibri" w:eastAsia="Times New Roman" w:hAnsi="Calibri"/>
      <w:b/>
      <w:bCs/>
      <w:i/>
      <w:iCs/>
      <w:sz w:val="26"/>
      <w:szCs w:val="26"/>
      <w:lang w:val="x-none" w:eastAsia="x-none"/>
    </w:rPr>
  </w:style>
  <w:style w:type="character" w:customStyle="1" w:styleId="berschrift6Zchn">
    <w:name w:val="Überschrift 6 Zchn"/>
    <w:link w:val="berschrift6"/>
    <w:semiHidden/>
    <w:rsid w:val="00F15E21"/>
    <w:rPr>
      <w:rFonts w:ascii="Calibri" w:eastAsia="Times New Roman" w:hAnsi="Calibri"/>
      <w:b/>
      <w:bCs/>
      <w:sz w:val="22"/>
      <w:szCs w:val="22"/>
      <w:lang w:val="x-none" w:eastAsia="x-none"/>
    </w:rPr>
  </w:style>
  <w:style w:type="character" w:customStyle="1" w:styleId="berschrift7Zchn">
    <w:name w:val="Überschrift 7 Zchn"/>
    <w:link w:val="berschrift7"/>
    <w:uiPriority w:val="9"/>
    <w:semiHidden/>
    <w:rsid w:val="00F15E21"/>
    <w:rPr>
      <w:rFonts w:ascii="Calibri" w:eastAsia="Times New Roman" w:hAnsi="Calibri"/>
      <w:sz w:val="24"/>
      <w:szCs w:val="24"/>
      <w:lang w:val="x-none" w:eastAsia="x-none"/>
    </w:rPr>
  </w:style>
  <w:style w:type="character" w:customStyle="1" w:styleId="berschrift8Zchn">
    <w:name w:val="Überschrift 8 Zchn"/>
    <w:link w:val="berschrift8"/>
    <w:uiPriority w:val="9"/>
    <w:semiHidden/>
    <w:rsid w:val="00F15E21"/>
    <w:rPr>
      <w:rFonts w:ascii="Calibri" w:eastAsia="Times New Roman" w:hAnsi="Calibri"/>
      <w:i/>
      <w:iCs/>
      <w:sz w:val="24"/>
      <w:szCs w:val="24"/>
      <w:lang w:val="x-none" w:eastAsia="x-none"/>
    </w:rPr>
  </w:style>
  <w:style w:type="character" w:customStyle="1" w:styleId="berschrift9Zchn">
    <w:name w:val="Überschrift 9 Zchn"/>
    <w:link w:val="berschrift9"/>
    <w:uiPriority w:val="9"/>
    <w:semiHidden/>
    <w:rsid w:val="00F15E21"/>
    <w:rPr>
      <w:rFonts w:ascii="Cambria" w:eastAsia="Times New Roman" w:hAnsi="Cambria"/>
      <w:sz w:val="22"/>
      <w:szCs w:val="22"/>
      <w:lang w:val="x-none" w:eastAsia="x-none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semiHidden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09KopfText8ptnegfett">
    <w:name w:val="09_Kopf_Text_8pt_neg_fett"/>
    <w:uiPriority w:val="1"/>
    <w:semiHidden/>
    <w:rsid w:val="00A65ED0"/>
    <w:rPr>
      <w:b/>
      <w:sz w:val="16"/>
    </w:rPr>
  </w:style>
  <w:style w:type="paragraph" w:styleId="Kopfzeile">
    <w:name w:val="header"/>
    <w:basedOn w:val="Standard"/>
    <w:link w:val="KopfzeileZchn"/>
    <w:uiPriority w:val="99"/>
    <w:semiHidden/>
    <w:rsid w:val="00A65ED0"/>
    <w:pPr>
      <w:tabs>
        <w:tab w:val="center" w:pos="4536"/>
        <w:tab w:val="right" w:pos="9072"/>
      </w:tabs>
    </w:pPr>
  </w:style>
  <w:style w:type="paragraph" w:customStyle="1" w:styleId="09FussPaginalinks">
    <w:name w:val="09_Fuss_Pagina_links"/>
    <w:semiHidden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semiHidden/>
    <w:qFormat/>
    <w:rsid w:val="00AB2739"/>
    <w:pPr>
      <w:spacing w:after="120"/>
    </w:pPr>
  </w:style>
  <w:style w:type="paragraph" w:customStyle="1" w:styleId="01Fremdtext">
    <w:name w:val="01_Fremdtext"/>
    <w:qFormat/>
    <w:rsid w:val="007E052D"/>
    <w:pPr>
      <w:tabs>
        <w:tab w:val="left" w:pos="284"/>
      </w:tabs>
      <w:spacing w:line="240" w:lineRule="exact"/>
      <w:ind w:right="567"/>
      <w:jc w:val="both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semiHidden/>
    <w:qFormat/>
    <w:rsid w:val="00AB2739"/>
    <w:rPr>
      <w:i/>
    </w:rPr>
  </w:style>
  <w:style w:type="character" w:customStyle="1" w:styleId="02AufgabeNrZF">
    <w:name w:val="02_Aufgabe Nr (ZF)"/>
    <w:uiPriority w:val="1"/>
    <w:semiHidden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semiHidden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semiHidden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15E21"/>
    <w:rPr>
      <w:lang w:eastAsia="en-US"/>
    </w:rPr>
  </w:style>
  <w:style w:type="paragraph" w:styleId="Fuzeile">
    <w:name w:val="footer"/>
    <w:basedOn w:val="Standard"/>
    <w:link w:val="FuzeileZchn"/>
    <w:uiPriority w:val="99"/>
    <w:semiHidden/>
    <w:qFormat/>
    <w:rsid w:val="00A65ED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15E21"/>
    <w:rPr>
      <w:lang w:eastAsia="en-US"/>
    </w:rPr>
  </w:style>
  <w:style w:type="character" w:customStyle="1" w:styleId="09KopfText8ptneg">
    <w:name w:val="09_Kopf_Text_8pt_neg"/>
    <w:uiPriority w:val="1"/>
    <w:semiHidden/>
    <w:rsid w:val="00A65ED0"/>
    <w:rPr>
      <w:sz w:val="16"/>
      <w:szCs w:val="16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F15E21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5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semiHidden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AB2739"/>
    <w:pPr>
      <w:spacing w:after="40"/>
    </w:pPr>
  </w:style>
  <w:style w:type="character" w:customStyle="1" w:styleId="0ZFkursiv">
    <w:name w:val="0_ZF_kursiv"/>
    <w:uiPriority w:val="1"/>
    <w:semiHidden/>
    <w:qFormat/>
    <w:rsid w:val="00AB2739"/>
    <w:rPr>
      <w:i/>
    </w:rPr>
  </w:style>
  <w:style w:type="character" w:customStyle="1" w:styleId="0ZFbold">
    <w:name w:val="0_ZF_bold"/>
    <w:uiPriority w:val="1"/>
    <w:semiHidden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"/>
    <w:semiHidden/>
    <w:qFormat/>
    <w:rsid w:val="00AB2739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semiHidden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AB2739"/>
    <w:rPr>
      <w:rFonts w:ascii="Arial" w:eastAsia="SimSun" w:hAnsi="Arial"/>
      <w:sz w:val="11"/>
      <w:szCs w:val="22"/>
      <w:lang w:eastAsia="zh-CN"/>
    </w:rPr>
  </w:style>
  <w:style w:type="paragraph" w:customStyle="1" w:styleId="zzAbstand1pt">
    <w:name w:val="zz_Abstand_1pt"/>
    <w:basedOn w:val="Standard"/>
    <w:semiHidden/>
    <w:rsid w:val="00A061E2"/>
    <w:pPr>
      <w:spacing w:line="28" w:lineRule="exact"/>
    </w:pPr>
    <w:rPr>
      <w:sz w:val="4"/>
      <w:szCs w:val="4"/>
    </w:rPr>
  </w:style>
  <w:style w:type="paragraph" w:customStyle="1" w:styleId="0021116">
    <w:name w:val="00_Ü2 11/16"/>
    <w:basedOn w:val="0011621"/>
    <w:qFormat/>
    <w:rsid w:val="0059276F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semiHidden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semiHidden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semiHidden/>
    <w:qFormat/>
    <w:rsid w:val="00AB2739"/>
    <w:rPr>
      <w:u w:val="single"/>
    </w:rPr>
  </w:style>
  <w:style w:type="paragraph" w:customStyle="1" w:styleId="01Fremdtextv0n0-oZZ">
    <w:name w:val="01_Fremdtext v0 n0 - oZZ"/>
    <w:basedOn w:val="01Fremdtext"/>
    <w:semiHidden/>
    <w:qFormat/>
    <w:rsid w:val="00AB2739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semiHidden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semiHidden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semiHidden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semiHidden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semiHidden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semiHidden/>
    <w:qFormat/>
    <w:rsid w:val="0072477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paragraph" w:customStyle="1" w:styleId="05Fussnotentext">
    <w:name w:val="05_Fussnotentext"/>
    <w:basedOn w:val="05QuelleBU"/>
    <w:semiHidden/>
    <w:qFormat/>
    <w:rsid w:val="00AB2739"/>
    <w:pPr>
      <w:ind w:left="113" w:hanging="113"/>
    </w:pPr>
  </w:style>
  <w:style w:type="paragraph" w:customStyle="1" w:styleId="03Schuelerbeispiel">
    <w:name w:val="03_Schuelerbeispiel"/>
    <w:semiHidden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semiHidden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semiHidden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AB2739"/>
    <w:pPr>
      <w:spacing w:before="120"/>
    </w:pPr>
  </w:style>
  <w:style w:type="character" w:customStyle="1" w:styleId="0ZFboldkursiv">
    <w:name w:val="0_ZF_bold/kursiv"/>
    <w:uiPriority w:val="1"/>
    <w:semiHidden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semiHidden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semiHidden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AB2739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AB2739"/>
    <w:pPr>
      <w:jc w:val="left"/>
    </w:pPr>
  </w:style>
  <w:style w:type="character" w:styleId="BesuchterHyperlink">
    <w:name w:val="FollowedHyperlink"/>
    <w:uiPriority w:val="99"/>
    <w:semiHidden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paragraph" w:customStyle="1" w:styleId="03Autortextv0n0">
    <w:name w:val="03_Autortext v0 n0"/>
    <w:basedOn w:val="02AufgabeTextv0n0"/>
    <w:semiHidden/>
    <w:qFormat/>
    <w:rsid w:val="00AB2739"/>
    <w:rPr>
      <w:i/>
    </w:rPr>
  </w:style>
  <w:style w:type="paragraph" w:customStyle="1" w:styleId="04InfoboxTextv0n0">
    <w:name w:val="04_Infobox_Text v0 n0"/>
    <w:basedOn w:val="04InfoboxText"/>
    <w:semiHidden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semiHidden/>
    <w:rsid w:val="00AB2739"/>
    <w:rPr>
      <w:b/>
    </w:rPr>
  </w:style>
  <w:style w:type="character" w:customStyle="1" w:styleId="09KopfKolumnentitelZchn">
    <w:name w:val="09_Kopf_Kolumnentitel Zchn"/>
    <w:link w:val="09KopfKolumnentitel0"/>
    <w:semiHidden/>
    <w:rsid w:val="00F15E21"/>
    <w:rPr>
      <w:rFonts w:ascii="Arial" w:hAnsi="Arial"/>
      <w:sz w:val="16"/>
      <w:szCs w:val="16"/>
    </w:rPr>
  </w:style>
  <w:style w:type="character" w:customStyle="1" w:styleId="0ZFDramensatz-Person">
    <w:name w:val="0_ZF_Dramensatz-Person"/>
    <w:uiPriority w:val="1"/>
    <w:semiHidden/>
    <w:qFormat/>
    <w:rsid w:val="00ED2578"/>
    <w:rPr>
      <w:rFonts w:ascii="Arial Fett" w:hAnsi="Arial Fett" w:cs="Arial"/>
      <w:b/>
      <w:caps/>
      <w:sz w:val="16"/>
      <w:szCs w:val="16"/>
    </w:rPr>
  </w:style>
  <w:style w:type="paragraph" w:customStyle="1" w:styleId="02AufgabemNrv18n0">
    <w:name w:val="02_Aufgabe mNr v18 n0"/>
    <w:basedOn w:val="02AufgabemNrv6n0"/>
    <w:link w:val="02AufgabemNrv18n0Zchn"/>
    <w:semiHidden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  <w:rPr>
      <w:lang w:val="x-none"/>
    </w:rPr>
  </w:style>
  <w:style w:type="numbering" w:customStyle="1" w:styleId="ListeneueKV">
    <w:name w:val="Liste_neue_KV"/>
    <w:uiPriority w:val="99"/>
    <w:rsid w:val="000B263C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semiHidden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AB2739"/>
    <w:rPr>
      <w:spacing w:val="-2"/>
    </w:rPr>
  </w:style>
  <w:style w:type="paragraph" w:customStyle="1" w:styleId="04TabelleBewertungTextv0n2">
    <w:name w:val="04_Tabelle Bewertung Text v0 n2"/>
    <w:semiHidden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AnredeZchn">
    <w:name w:val="Anrede Zchn"/>
    <w:link w:val="Anrede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Aufzhlungszeichen">
    <w:name w:val="List Bullet"/>
    <w:basedOn w:val="Standard"/>
    <w:uiPriority w:val="99"/>
    <w:semiHidden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DatumZchn">
    <w:name w:val="Datum Zchn"/>
    <w:link w:val="Datum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Dokumentstruktur">
    <w:name w:val="Document Map"/>
    <w:basedOn w:val="Standard"/>
    <w:link w:val="DokumentstrukturZchn"/>
    <w:uiPriority w:val="99"/>
    <w:semiHidden/>
    <w:rsid w:val="00AB2739"/>
    <w:rPr>
      <w:rFonts w:ascii="Tahoma" w:hAnsi="Tahoma"/>
      <w:sz w:val="16"/>
      <w:szCs w:val="16"/>
      <w:lang w:val="x-none" w:eastAsia="x-none"/>
    </w:rPr>
  </w:style>
  <w:style w:type="character" w:customStyle="1" w:styleId="DokumentstrukturZchn">
    <w:name w:val="Dokumentstruktur Zchn"/>
    <w:link w:val="Dokumentstruktur"/>
    <w:uiPriority w:val="99"/>
    <w:semiHidden/>
    <w:rsid w:val="00F15E21"/>
    <w:rPr>
      <w:rFonts w:ascii="Tahoma" w:hAnsi="Tahoma"/>
      <w:sz w:val="16"/>
      <w:szCs w:val="16"/>
      <w:lang w:val="x-none" w:eastAsia="x-none"/>
    </w:rPr>
  </w:style>
  <w:style w:type="paragraph" w:styleId="Endnotentext">
    <w:name w:val="endnote text"/>
    <w:basedOn w:val="Standard"/>
    <w:link w:val="End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EndnotentextZchn">
    <w:name w:val="Endnotentext Zchn"/>
    <w:link w:val="Endnotentext"/>
    <w:uiPriority w:val="99"/>
    <w:semiHidden/>
    <w:rsid w:val="00F15E21"/>
    <w:rPr>
      <w:rFonts w:ascii="Arial" w:hAnsi="Arial"/>
      <w:lang w:val="x-none" w:eastAsia="x-none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AB2739"/>
    <w:rPr>
      <w:rFonts w:ascii="Arial" w:hAnsi="Arial"/>
      <w:sz w:val="18"/>
      <w:szCs w:val="18"/>
      <w:lang w:val="x-none" w:eastAsia="x-none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Funotentext">
    <w:name w:val="footnote text"/>
    <w:basedOn w:val="Standard"/>
    <w:link w:val="FunotentextZchn"/>
    <w:uiPriority w:val="99"/>
    <w:semiHidden/>
    <w:rsid w:val="00AB2739"/>
    <w:rPr>
      <w:rFonts w:ascii="Arial" w:hAnsi="Arial"/>
      <w:lang w:val="x-none" w:eastAsia="x-none"/>
    </w:rPr>
  </w:style>
  <w:style w:type="character" w:customStyle="1" w:styleId="FunotentextZchn">
    <w:name w:val="Fußnotentext Zchn"/>
    <w:link w:val="Funotentext"/>
    <w:uiPriority w:val="99"/>
    <w:semiHidden/>
    <w:rsid w:val="00F15E21"/>
    <w:rPr>
      <w:rFonts w:ascii="Arial" w:hAnsi="Arial"/>
      <w:lang w:val="x-none" w:eastAsia="x-none"/>
    </w:rPr>
  </w:style>
  <w:style w:type="paragraph" w:styleId="Gruformel">
    <w:name w:val="Closing"/>
    <w:basedOn w:val="Standard"/>
    <w:link w:val="GruformelZchn"/>
    <w:uiPriority w:val="99"/>
    <w:semiHidden/>
    <w:rsid w:val="00AB2739"/>
    <w:pPr>
      <w:ind w:left="4252"/>
    </w:pPr>
    <w:rPr>
      <w:rFonts w:ascii="Arial" w:hAnsi="Arial"/>
      <w:sz w:val="18"/>
      <w:szCs w:val="18"/>
      <w:lang w:val="x-none" w:eastAsia="x-none"/>
    </w:rPr>
  </w:style>
  <w:style w:type="character" w:customStyle="1" w:styleId="GruformelZchn">
    <w:name w:val="Grußformel Zchn"/>
    <w:link w:val="Gruformel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HTMLAdresse">
    <w:name w:val="HTML Address"/>
    <w:basedOn w:val="Standard"/>
    <w:link w:val="HTMLAdresseZchn"/>
    <w:uiPriority w:val="99"/>
    <w:semiHidden/>
    <w:rsid w:val="00AB2739"/>
    <w:rPr>
      <w:rFonts w:ascii="Arial" w:hAnsi="Arial"/>
      <w:i/>
      <w:iCs/>
      <w:sz w:val="18"/>
      <w:szCs w:val="18"/>
      <w:lang w:val="x-none" w:eastAsia="x-none"/>
    </w:rPr>
  </w:style>
  <w:style w:type="character" w:customStyle="1" w:styleId="HTMLAdresseZchn">
    <w:name w:val="HTML Adresse Zchn"/>
    <w:link w:val="HTMLAdresse"/>
    <w:uiPriority w:val="99"/>
    <w:semiHidden/>
    <w:rsid w:val="00F15E21"/>
    <w:rPr>
      <w:rFonts w:ascii="Arial" w:hAnsi="Arial"/>
      <w:i/>
      <w:iCs/>
      <w:sz w:val="18"/>
      <w:szCs w:val="18"/>
      <w:lang w:val="x-none" w:eastAsia="x-none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HTMLVorformatiertZchn">
    <w:name w:val="HTML Vorformatiert Zchn"/>
    <w:link w:val="HTMLVorformatiert"/>
    <w:uiPriority w:val="99"/>
    <w:semiHidden/>
    <w:rsid w:val="00F15E21"/>
    <w:rPr>
      <w:rFonts w:ascii="Courier New" w:hAnsi="Courier New"/>
      <w:lang w:val="x-none" w:eastAsia="x-none"/>
    </w:rPr>
  </w:style>
  <w:style w:type="paragraph" w:styleId="Index1">
    <w:name w:val="index 1"/>
    <w:basedOn w:val="Standard"/>
    <w:next w:val="Standard"/>
    <w:autoRedefine/>
    <w:uiPriority w:val="99"/>
    <w:semiHidden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semiHidden/>
    <w:rsid w:val="00F15E21"/>
    <w:rPr>
      <w:rFonts w:ascii="Arial" w:eastAsia="SimSun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semiHidden/>
    <w:rsid w:val="00F15E21"/>
    <w:rPr>
      <w:rFonts w:ascii="Arial" w:eastAsia="SimSun" w:hAnsi="Arial"/>
      <w:spacing w:val="1"/>
      <w:sz w:val="18"/>
      <w:lang w:val="x-none" w:eastAsia="zh-CN"/>
    </w:rPr>
  </w:style>
  <w:style w:type="paragraph" w:styleId="Liste2">
    <w:name w:val="List 2"/>
    <w:basedOn w:val="Standard"/>
    <w:uiPriority w:val="99"/>
    <w:semiHidden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rsid w:val="00AB2739"/>
  </w:style>
  <w:style w:type="paragraph" w:styleId="Makrotext">
    <w:name w:val="macro"/>
    <w:link w:val="MakrotextZchn"/>
    <w:uiPriority w:val="99"/>
    <w:semiHidden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F15E21"/>
    <w:rPr>
      <w:rFonts w:ascii="Courier New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  <w:lang w:val="x-none" w:eastAsia="x-none"/>
    </w:rPr>
  </w:style>
  <w:style w:type="character" w:customStyle="1" w:styleId="NachrichtenkopfZchn">
    <w:name w:val="Nachrichtenkopf Zchn"/>
    <w:link w:val="Nachrichtenkopf"/>
    <w:uiPriority w:val="99"/>
    <w:semiHidden/>
    <w:rsid w:val="00F15E21"/>
    <w:rPr>
      <w:rFonts w:ascii="Cambria" w:eastAsia="Times New Roman" w:hAnsi="Cambria"/>
      <w:sz w:val="24"/>
      <w:szCs w:val="24"/>
      <w:shd w:val="pct20" w:color="auto" w:fill="auto"/>
      <w:lang w:val="x-none" w:eastAsia="x-none"/>
    </w:rPr>
  </w:style>
  <w:style w:type="paragraph" w:styleId="NurText">
    <w:name w:val="Plain Text"/>
    <w:basedOn w:val="Standard"/>
    <w:link w:val="NurTextZchn"/>
    <w:uiPriority w:val="99"/>
    <w:semiHidden/>
    <w:rsid w:val="00AB2739"/>
    <w:rPr>
      <w:rFonts w:ascii="Courier New" w:hAnsi="Courier New"/>
      <w:lang w:val="x-none" w:eastAsia="x-none"/>
    </w:rPr>
  </w:style>
  <w:style w:type="character" w:customStyle="1" w:styleId="NurTextZchn">
    <w:name w:val="Nur Text Zchn"/>
    <w:link w:val="NurText"/>
    <w:uiPriority w:val="99"/>
    <w:semiHidden/>
    <w:rsid w:val="00F15E21"/>
    <w:rPr>
      <w:rFonts w:ascii="Courier New" w:hAnsi="Courier New"/>
      <w:lang w:val="x-none" w:eastAsia="x-none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3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rsid w:val="00AB2739"/>
    <w:pPr>
      <w:spacing w:after="120"/>
    </w:pPr>
    <w:rPr>
      <w:rFonts w:ascii="Arial" w:hAnsi="Arial"/>
      <w:sz w:val="18"/>
      <w:szCs w:val="18"/>
      <w:lang w:val="x-none" w:eastAsia="x-none"/>
    </w:rPr>
  </w:style>
  <w:style w:type="character" w:customStyle="1" w:styleId="TextkrperZchn">
    <w:name w:val="Textkörper Zchn"/>
    <w:link w:val="Textkrper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2">
    <w:name w:val="Body Text 2"/>
    <w:basedOn w:val="Standard"/>
    <w:link w:val="Textkrper2Zchn"/>
    <w:uiPriority w:val="99"/>
    <w:semiHidden/>
    <w:rsid w:val="00AB2739"/>
    <w:pPr>
      <w:spacing w:after="120" w:line="480" w:lineRule="auto"/>
    </w:pPr>
    <w:rPr>
      <w:rFonts w:ascii="Arial" w:hAnsi="Arial"/>
      <w:sz w:val="18"/>
      <w:szCs w:val="18"/>
      <w:lang w:val="x-none" w:eastAsia="x-none"/>
    </w:rPr>
  </w:style>
  <w:style w:type="character" w:customStyle="1" w:styleId="Textkrper2Zchn">
    <w:name w:val="Textkörper 2 Zchn"/>
    <w:link w:val="Textkrper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3">
    <w:name w:val="Body Text 3"/>
    <w:basedOn w:val="Standard"/>
    <w:link w:val="Textkrper3Zchn"/>
    <w:uiPriority w:val="99"/>
    <w:semiHidden/>
    <w:rsid w:val="00AB2739"/>
    <w:pPr>
      <w:spacing w:after="120"/>
    </w:pPr>
    <w:rPr>
      <w:rFonts w:ascii="Arial" w:hAnsi="Arial"/>
      <w:sz w:val="16"/>
      <w:szCs w:val="16"/>
      <w:lang w:val="x-none" w:eastAsia="x-none"/>
    </w:rPr>
  </w:style>
  <w:style w:type="character" w:customStyle="1" w:styleId="Textkrper3Zchn">
    <w:name w:val="Textkörper 3 Zchn"/>
    <w:link w:val="Textkrper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AB2739"/>
    <w:pPr>
      <w:spacing w:after="120" w:line="480" w:lineRule="auto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Einzug2Zchn">
    <w:name w:val="Textkörper-Einzug 2 Zchn"/>
    <w:link w:val="Textkrper-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AB2739"/>
    <w:pPr>
      <w:spacing w:after="120"/>
      <w:ind w:left="283"/>
    </w:pPr>
    <w:rPr>
      <w:rFonts w:ascii="Arial" w:hAnsi="Arial"/>
      <w:sz w:val="16"/>
      <w:szCs w:val="16"/>
      <w:lang w:val="x-none" w:eastAsia="x-none"/>
    </w:rPr>
  </w:style>
  <w:style w:type="character" w:customStyle="1" w:styleId="Textkrper-Einzug3Zchn">
    <w:name w:val="Textkörper-Einzug 3 Zchn"/>
    <w:link w:val="Textkrper-Einzug3"/>
    <w:uiPriority w:val="99"/>
    <w:semiHidden/>
    <w:rsid w:val="00F15E21"/>
    <w:rPr>
      <w:rFonts w:ascii="Arial" w:hAnsi="Arial"/>
      <w:sz w:val="16"/>
      <w:szCs w:val="16"/>
      <w:lang w:val="x-none" w:eastAsia="x-none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AB2739"/>
    <w:pPr>
      <w:spacing w:after="120"/>
      <w:ind w:left="283"/>
    </w:pPr>
    <w:rPr>
      <w:rFonts w:ascii="Arial" w:hAnsi="Arial"/>
      <w:sz w:val="18"/>
      <w:szCs w:val="18"/>
      <w:lang w:val="x-none" w:eastAsia="x-none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F15E21"/>
    <w:rPr>
      <w:rFonts w:ascii="Arial" w:hAnsi="Arial"/>
      <w:sz w:val="18"/>
      <w:szCs w:val="18"/>
      <w:lang w:val="x-none" w:eastAsia="x-none"/>
    </w:rPr>
  </w:style>
  <w:style w:type="paragraph" w:styleId="Umschlagabsenderadresse">
    <w:name w:val="envelope return"/>
    <w:basedOn w:val="Standard"/>
    <w:uiPriority w:val="99"/>
    <w:semiHidden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AB2739"/>
  </w:style>
  <w:style w:type="paragraph" w:styleId="Verzeichnis2">
    <w:name w:val="toc 2"/>
    <w:basedOn w:val="Standard"/>
    <w:next w:val="Standard"/>
    <w:autoRedefine/>
    <w:uiPriority w:val="39"/>
    <w:semiHidden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rsid w:val="00AB2739"/>
    <w:pPr>
      <w:ind w:left="1440"/>
    </w:pPr>
  </w:style>
  <w:style w:type="paragraph" w:customStyle="1" w:styleId="09Fusslogo">
    <w:name w:val="09_Fuss_logo"/>
    <w:basedOn w:val="09FussText"/>
    <w:semiHidden/>
    <w:qFormat/>
    <w:rsid w:val="00AB2739"/>
    <w:pPr>
      <w:spacing w:before="4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rsid w:val="00E548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15E21"/>
    <w:rPr>
      <w:rFonts w:ascii="Tahoma" w:hAnsi="Tahoma" w:cs="Tahoma"/>
      <w:sz w:val="16"/>
      <w:szCs w:val="16"/>
      <w:lang w:eastAsia="en-US"/>
    </w:rPr>
  </w:style>
  <w:style w:type="character" w:styleId="Kommentarzeichen">
    <w:name w:val="annotation reference"/>
    <w:uiPriority w:val="99"/>
    <w:semiHidden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uiPriority w:val="99"/>
    <w:semiHidden/>
    <w:rsid w:val="00F15E21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F15E21"/>
    <w:rPr>
      <w:rFonts w:ascii="Calibri" w:hAnsi="Calibri"/>
      <w:b/>
      <w:bCs/>
      <w:lang w:eastAsia="en-US"/>
    </w:rPr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semiHidden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FB02F1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0E540A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FB02F1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fett">
    <w:name w:val="ekv.fett"/>
    <w:basedOn w:val="Absatz-Standardschriftart"/>
    <w:uiPriority w:val="29"/>
    <w:semiHidden/>
    <w:qFormat/>
    <w:rsid w:val="009006A1"/>
    <w:rPr>
      <w:b/>
    </w:rPr>
  </w:style>
  <w:style w:type="character" w:customStyle="1" w:styleId="ekvkursiv">
    <w:name w:val="ekv.kursiv"/>
    <w:basedOn w:val="Absatz-Standardschriftart"/>
    <w:uiPriority w:val="30"/>
    <w:semiHidden/>
    <w:qFormat/>
    <w:rsid w:val="009006A1"/>
    <w:rPr>
      <w:i/>
    </w:rPr>
  </w:style>
  <w:style w:type="paragraph" w:customStyle="1" w:styleId="ekvue2arial">
    <w:name w:val="ekv.ue2.arial"/>
    <w:basedOn w:val="Standard"/>
    <w:uiPriority w:val="11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  <w:szCs w:val="22"/>
    </w:rPr>
  </w:style>
  <w:style w:type="character" w:customStyle="1" w:styleId="ekvsymbol">
    <w:name w:val="ekv.symbol"/>
    <w:basedOn w:val="Absatz-Standardschriftart"/>
    <w:uiPriority w:val="1"/>
    <w:semiHidden/>
    <w:qFormat/>
    <w:rsid w:val="009006A1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szCs w:val="22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9006A1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9006A1"/>
    <w:pPr>
      <w:suppressLineNumbers w:val="0"/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  <w:szCs w:val="22"/>
    </w:rPr>
  </w:style>
  <w:style w:type="paragraph" w:customStyle="1" w:styleId="ekvkreuzwortrtsel">
    <w:name w:val="ekv.kreuzworträtsel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  <w:szCs w:val="22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  <w:szCs w:val="22"/>
      <w14:textFill>
        <w14:solidFill>
          <w14:srgbClr w14:val="000000">
            <w14:lumMod w14:val="65000"/>
          </w14:srgbClr>
        </w14:solidFill>
      </w14:textFill>
    </w:rPr>
  </w:style>
  <w:style w:type="paragraph" w:customStyle="1" w:styleId="ekvpagina">
    <w:name w:val="ekv.pagina"/>
    <w:basedOn w:val="Standard"/>
    <w:uiPriority w:val="99"/>
    <w:semiHidden/>
    <w:qFormat/>
    <w:rsid w:val="009006A1"/>
    <w:pPr>
      <w:suppressLineNumbers w:val="0"/>
      <w:spacing w:line="130" w:lineRule="exact"/>
      <w:ind w:left="113"/>
    </w:pPr>
    <w:rPr>
      <w:rFonts w:ascii="Arial" w:eastAsiaTheme="minorHAnsi" w:hAnsi="Arial" w:cstheme="minorBidi"/>
      <w:noProof/>
      <w:sz w:val="10"/>
      <w:szCs w:val="22"/>
    </w:rPr>
  </w:style>
  <w:style w:type="paragraph" w:customStyle="1" w:styleId="ekvpaginabild">
    <w:name w:val="ekv.pagina.bild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  <w:szCs w:val="22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  <w:sz w:val="22"/>
      <w:szCs w:val="22"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  <w:szCs w:val="22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9006A1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9006A1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9006A1"/>
    <w:pPr>
      <w:suppressLineNumbers w:val="0"/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szCs w:val="22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9006A1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9006A1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  <w:szCs w:val="22"/>
    </w:rPr>
  </w:style>
  <w:style w:type="paragraph" w:customStyle="1" w:styleId="ekvschnittbox">
    <w:name w:val="ekv.schnittbox"/>
    <w:basedOn w:val="Standard"/>
    <w:uiPriority w:val="99"/>
    <w:semiHidden/>
    <w:qFormat/>
    <w:rsid w:val="009006A1"/>
    <w:pPr>
      <w:suppressLineNumbers w:val="0"/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9006A1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  <w:szCs w:val="22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9006A1"/>
    <w:rPr>
      <w:sz w:val="17"/>
    </w:rPr>
  </w:style>
  <w:style w:type="paragraph" w:customStyle="1" w:styleId="ekvkopiervorlage">
    <w:name w:val="ekv.kopiervorlage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9006A1"/>
    <w:pPr>
      <w:suppressLineNumbers w:val="0"/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  <w:szCs w:val="22"/>
    </w:rPr>
  </w:style>
  <w:style w:type="character" w:customStyle="1" w:styleId="ekvHochgestellt">
    <w:name w:val="ekv.Hochgestellt"/>
    <w:basedOn w:val="Absatz-Standardschriftart"/>
    <w:semiHidden/>
    <w:rsid w:val="009006A1"/>
    <w:rPr>
      <w:vertAlign w:val="superscript"/>
    </w:rPr>
  </w:style>
  <w:style w:type="table" w:customStyle="1" w:styleId="KlettTabneu2018-02-23">
    <w:name w:val="*Klett_Tab_neu_2018-02-23"/>
    <w:basedOn w:val="NormaleTabelle"/>
    <w:uiPriority w:val="99"/>
    <w:rsid w:val="007F505E"/>
    <w:tblPr>
      <w:tblInd w:w="113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113" w:type="dxa"/>
        <w:bottom w:w="85" w:type="dxa"/>
        <w:right w:w="113" w:type="dxa"/>
      </w:tblCellMar>
    </w:tblPr>
  </w:style>
  <w:style w:type="paragraph" w:customStyle="1" w:styleId="02AufgabeTextv6n0">
    <w:name w:val="02_Aufgabe Text v6 n0"/>
    <w:basedOn w:val="02AufgabeTextv0n0"/>
    <w:qFormat/>
    <w:rsid w:val="006527FD"/>
    <w:pPr>
      <w:spacing w:before="120"/>
    </w:pPr>
  </w:style>
  <w:style w:type="character" w:styleId="Funotenzeichen">
    <w:name w:val="footnote reference"/>
    <w:basedOn w:val="Absatz-Standardschriftart"/>
    <w:uiPriority w:val="99"/>
    <w:semiHidden/>
    <w:rsid w:val="00DF4A28"/>
    <w:rPr>
      <w:vertAlign w:val="superscript"/>
    </w:rPr>
  </w:style>
  <w:style w:type="character" w:styleId="Hervorhebung">
    <w:name w:val="Emphasis"/>
    <w:basedOn w:val="Absatz-Standardschriftart"/>
    <w:uiPriority w:val="20"/>
    <w:qFormat/>
    <w:rsid w:val="009020F7"/>
    <w:rPr>
      <w:i/>
      <w:iCs/>
    </w:rPr>
  </w:style>
  <w:style w:type="paragraph" w:styleId="Listenabsatz">
    <w:name w:val="List Paragraph"/>
    <w:basedOn w:val="Standard"/>
    <w:uiPriority w:val="34"/>
    <w:qFormat/>
    <w:rsid w:val="009E63E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726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3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97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684529">
              <w:marLeft w:val="293"/>
              <w:marRight w:val="0"/>
              <w:marTop w:val="104"/>
              <w:marBottom w:val="27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783358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  <w:div w:id="92943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69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hef\Desktop\Klett_Unterwegs\Template_Stdbl_LUMA_T1_KV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805998-1B00-474F-976B-7F35E7EA35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481</Words>
  <Characters>3031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Vorlage_Stundenblätter_KV</vt:lpstr>
    </vt:vector>
  </TitlesOfParts>
  <Company>Ernst Klett Verlag, Stuttgart</Company>
  <LinksUpToDate>false</LinksUpToDate>
  <CharactersWithSpaces>3505</CharactersWithSpaces>
  <SharedDoc>false</SharedDoc>
  <HyperlinkBase/>
  <HLinks>
    <vt:vector size="6" baseType="variant">
      <vt:variant>
        <vt:i4>2293800</vt:i4>
      </vt:variant>
      <vt:variant>
        <vt:i4>0</vt:i4>
      </vt:variant>
      <vt:variant>
        <vt:i4>0</vt:i4>
      </vt:variant>
      <vt:variant>
        <vt:i4>5</vt:i4>
      </vt:variant>
      <vt:variant>
        <vt:lpwstr>http://www.theater-wahlverwandte.de/die-marquise-von-o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Ernst Klett Verlag, Stuttgart</dc:creator>
  <cp:lastModifiedBy/>
  <cp:revision>12</cp:revision>
  <cp:lastPrinted>2018-07-30T12:54:00Z</cp:lastPrinted>
  <dcterms:created xsi:type="dcterms:W3CDTF">2018-08-20T07:44:00Z</dcterms:created>
  <dcterms:modified xsi:type="dcterms:W3CDTF">2018-10-15T12:18:00Z</dcterms:modified>
</cp:coreProperties>
</file>