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p14">
  <w:body>
    <w:p w:rsidR="00952B42" w:rsidRPr="00952B42" w:rsidRDefault="00BD320F" w:rsidP="00952B42">
      <w:pPr>
        <w:pStyle w:val="0011621"/>
        <w:rPr>
          <w:rStyle w:val="02AufgabeNrZF"/>
          <w:b/>
          <w:color w:val="auto"/>
          <w:spacing w:val="0"/>
          <w:sz w:val="32"/>
          <w:shd w:val="clear" w:color="auto" w:fill="auto"/>
        </w:rPr>
      </w:pPr>
      <w:r>
        <w:t>Auf der Suche</w:t>
      </w:r>
      <w:r w:rsidR="006915E2">
        <w:t xml:space="preserve"> –</w:t>
      </w:r>
      <w:r w:rsidR="004227A1">
        <w:t xml:space="preserve"> </w:t>
      </w:r>
      <w:r w:rsidR="00D6643F">
        <w:t>d</w:t>
      </w:r>
      <w:r>
        <w:t xml:space="preserve">ie Sehnsucht nach </w:t>
      </w:r>
      <w:r w:rsidR="00BD0397" w:rsidRPr="00BD0397">
        <w:t xml:space="preserve">einer </w:t>
      </w:r>
      <w:r w:rsidR="00510C4C">
        <w:br/>
      </w:r>
      <w:r>
        <w:t>Veränderung</w:t>
      </w:r>
      <w:r w:rsidR="00424C9C">
        <w:t xml:space="preserve"> </w:t>
      </w:r>
      <w:r w:rsidR="00D6643F">
        <w:t>ergründen</w:t>
      </w:r>
      <w:r w:rsidR="00C47246" w:rsidRPr="00C47246">
        <w:rPr>
          <w:noProof/>
          <w:lang w:eastAsia="de-DE"/>
        </w:rPr>
        <w:t xml:space="preserve"> </w:t>
      </w:r>
    </w:p>
    <w:p w:rsidR="00952B42" w:rsidRPr="002E77E7" w:rsidRDefault="00510C4C" w:rsidP="002E77E7">
      <w:pPr>
        <w:pStyle w:val="02AufgabeTextv0n0"/>
      </w:pPr>
      <w:r>
        <w:rPr>
          <w:noProof/>
          <w:lang w:eastAsia="de-DE"/>
        </w:rPr>
        <w:drawing>
          <wp:anchor distT="0" distB="0" distL="114300" distR="114300" simplePos="0" relativeHeight="251678208" behindDoc="0" locked="0" layoutInCell="1" allowOverlap="1">
            <wp:simplePos x="0" y="0"/>
            <wp:positionH relativeFrom="column">
              <wp:posOffset>2540</wp:posOffset>
            </wp:positionH>
            <wp:positionV relativeFrom="paragraph">
              <wp:posOffset>104140</wp:posOffset>
            </wp:positionV>
            <wp:extent cx="4369435" cy="3190875"/>
            <wp:effectExtent l="0" t="0" r="0" b="9525"/>
            <wp:wrapNone/>
            <wp:docPr id="17" name="akg-images-3.AKG117286-HighR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kg-images-3.AKG117286-HighRes.png"/>
                    <pic:cNvPicPr/>
                  </pic:nvPicPr>
                  <pic:blipFill>
                    <a:blip r:embed="rId9" r:link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69435" cy="3190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6643F" w:rsidRPr="002E77E7" w:rsidRDefault="00D6643F" w:rsidP="002E77E7">
      <w:pPr>
        <w:pStyle w:val="02AufgabeTextv0n0"/>
      </w:pPr>
    </w:p>
    <w:p w:rsidR="00D6643F" w:rsidRPr="002E77E7" w:rsidRDefault="00D6643F" w:rsidP="002E77E7">
      <w:pPr>
        <w:pStyle w:val="02AufgabeTextv0n0"/>
      </w:pPr>
    </w:p>
    <w:p w:rsidR="00D6643F" w:rsidRPr="002E77E7" w:rsidRDefault="00D6643F" w:rsidP="002E77E7">
      <w:pPr>
        <w:pStyle w:val="02AufgabeTextv0n0"/>
      </w:pPr>
    </w:p>
    <w:p w:rsidR="00D6643F" w:rsidRPr="002E77E7" w:rsidRDefault="00D6643F" w:rsidP="002E77E7">
      <w:pPr>
        <w:pStyle w:val="02AufgabeTextv0n0"/>
      </w:pPr>
    </w:p>
    <w:p w:rsidR="00D6643F" w:rsidRPr="002E77E7" w:rsidRDefault="00D6643F" w:rsidP="002E77E7">
      <w:pPr>
        <w:pStyle w:val="02AufgabeTextv0n0"/>
      </w:pPr>
    </w:p>
    <w:p w:rsidR="00D6643F" w:rsidRPr="002E77E7" w:rsidRDefault="00D6643F" w:rsidP="002E77E7">
      <w:pPr>
        <w:pStyle w:val="02AufgabeTextv0n0"/>
      </w:pPr>
    </w:p>
    <w:p w:rsidR="00D6643F" w:rsidRPr="002E77E7" w:rsidRDefault="00D6643F" w:rsidP="002E77E7">
      <w:pPr>
        <w:pStyle w:val="02AufgabeTextv0n0"/>
      </w:pPr>
    </w:p>
    <w:p w:rsidR="00D6643F" w:rsidRPr="002E77E7" w:rsidRDefault="00D6643F" w:rsidP="002E77E7">
      <w:pPr>
        <w:pStyle w:val="02AufgabeTextv0n0"/>
      </w:pPr>
    </w:p>
    <w:p w:rsidR="00D6643F" w:rsidRPr="002E77E7" w:rsidRDefault="00D6643F" w:rsidP="002E77E7">
      <w:pPr>
        <w:pStyle w:val="02AufgabeTextv0n0"/>
      </w:pPr>
    </w:p>
    <w:p w:rsidR="00D6643F" w:rsidRPr="002E77E7" w:rsidRDefault="00D6643F" w:rsidP="002E77E7">
      <w:pPr>
        <w:pStyle w:val="02AufgabeTextv0n0"/>
      </w:pPr>
    </w:p>
    <w:p w:rsidR="00D6643F" w:rsidRPr="002E77E7" w:rsidRDefault="00D6643F" w:rsidP="002E77E7">
      <w:pPr>
        <w:pStyle w:val="02AufgabeTextv0n0"/>
      </w:pPr>
    </w:p>
    <w:p w:rsidR="00D6643F" w:rsidRPr="002E77E7" w:rsidRDefault="00D6643F" w:rsidP="002E77E7">
      <w:pPr>
        <w:pStyle w:val="02AufgabeTextv0n0"/>
      </w:pPr>
    </w:p>
    <w:p w:rsidR="00632F50" w:rsidRPr="002E77E7" w:rsidRDefault="00632F50" w:rsidP="002E77E7">
      <w:pPr>
        <w:pStyle w:val="02AufgabeTextv0n0"/>
      </w:pPr>
    </w:p>
    <w:p w:rsidR="00632F50" w:rsidRPr="002E77E7" w:rsidRDefault="00632F50" w:rsidP="002E77E7">
      <w:pPr>
        <w:pStyle w:val="02AufgabeTextv0n0"/>
      </w:pPr>
    </w:p>
    <w:p w:rsidR="00632F50" w:rsidRPr="002E77E7" w:rsidRDefault="00632F50" w:rsidP="002E77E7">
      <w:pPr>
        <w:pStyle w:val="02AufgabeTextv0n0"/>
      </w:pPr>
    </w:p>
    <w:p w:rsidR="00632F50" w:rsidRPr="002E77E7" w:rsidRDefault="00632F50" w:rsidP="002E77E7">
      <w:pPr>
        <w:pStyle w:val="02AufgabeTextv0n0"/>
      </w:pPr>
    </w:p>
    <w:p w:rsidR="00632F50" w:rsidRPr="002E77E7" w:rsidRDefault="006D3420" w:rsidP="002E77E7">
      <w:pPr>
        <w:pStyle w:val="02AufgabeTextv0n0"/>
      </w:pPr>
      <w:r>
        <w:rPr>
          <w:noProof/>
          <w:lang w:eastAsia="de-DE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feld 13" o:spid="_x0000_s1026" type="#_x0000_t202" style="position:absolute;margin-left:354.2pt;margin-top:8.95pt;width:98.85pt;height:59.05pt;z-index:251667968;visibility:visible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" filled="f" stroked="f" strokeweight=".5pt">
            <v:textbox inset="0,0,0,0">
              <w:txbxContent>
                <w:p w:rsidR="006169F5" w:rsidRPr="00B33A86" w:rsidRDefault="006169F5" w:rsidP="006169F5">
                  <w:pPr>
                    <w:rPr>
                      <w:rFonts w:ascii="Arial" w:hAnsi="Arial" w:cs="Arial"/>
                      <w:i/>
                      <w:spacing w:val="4"/>
                      <w:sz w:val="14"/>
                      <w:szCs w:val="14"/>
                    </w:rPr>
                  </w:pPr>
                  <w:r w:rsidRPr="00B33A86">
                    <w:rPr>
                      <w:rFonts w:ascii="Arial" w:hAnsi="Arial" w:cs="Arial"/>
                      <w:i/>
                      <w:spacing w:val="4"/>
                      <w:sz w:val="14"/>
                      <w:szCs w:val="14"/>
                    </w:rPr>
                    <w:t xml:space="preserve">Pieter </w:t>
                  </w:r>
                  <w:proofErr w:type="spellStart"/>
                  <w:r w:rsidRPr="00B33A86">
                    <w:rPr>
                      <w:rFonts w:ascii="Arial" w:hAnsi="Arial" w:cs="Arial"/>
                      <w:i/>
                      <w:spacing w:val="4"/>
                      <w:sz w:val="14"/>
                      <w:szCs w:val="14"/>
                    </w:rPr>
                    <w:t>Bruegel</w:t>
                  </w:r>
                  <w:proofErr w:type="spellEnd"/>
                  <w:r w:rsidRPr="00B33A86">
                    <w:rPr>
                      <w:rFonts w:ascii="Arial" w:hAnsi="Arial" w:cs="Arial"/>
                      <w:i/>
                      <w:spacing w:val="4"/>
                      <w:sz w:val="14"/>
                      <w:szCs w:val="14"/>
                    </w:rPr>
                    <w:t xml:space="preserve"> d. Ä. </w:t>
                  </w:r>
                  <w:r w:rsidR="00510C4C">
                    <w:rPr>
                      <w:rFonts w:ascii="Arial" w:hAnsi="Arial" w:cs="Arial"/>
                      <w:i/>
                      <w:spacing w:val="4"/>
                      <w:sz w:val="14"/>
                      <w:szCs w:val="14"/>
                    </w:rPr>
                    <w:br/>
                  </w:r>
                  <w:r w:rsidRPr="00B33A86">
                    <w:rPr>
                      <w:rFonts w:ascii="Arial" w:hAnsi="Arial" w:cs="Arial"/>
                      <w:i/>
                      <w:spacing w:val="4"/>
                      <w:sz w:val="14"/>
                      <w:szCs w:val="14"/>
                    </w:rPr>
                    <w:t xml:space="preserve">(um 1525/30–1569): </w:t>
                  </w:r>
                  <w:r w:rsidR="00510C4C">
                    <w:rPr>
                      <w:rFonts w:ascii="Arial" w:hAnsi="Arial" w:cs="Arial"/>
                      <w:i/>
                      <w:spacing w:val="4"/>
                      <w:sz w:val="14"/>
                      <w:szCs w:val="14"/>
                    </w:rPr>
                    <w:br/>
                  </w:r>
                  <w:r w:rsidRPr="00B33A86">
                    <w:rPr>
                      <w:rFonts w:ascii="Arial" w:hAnsi="Arial" w:cs="Arial"/>
                      <w:i/>
                      <w:spacing w:val="4"/>
                      <w:sz w:val="14"/>
                      <w:szCs w:val="14"/>
                    </w:rPr>
                    <w:t>Die Kornernte (1565), „August“ aus dem Zyklus der „Monatsbilder“; Öl auf Holz.</w:t>
                  </w:r>
                </w:p>
                <w:p w:rsidR="006169F5" w:rsidRPr="00632F50" w:rsidRDefault="00BD0397" w:rsidP="006169F5">
                  <w:pPr>
                    <w:rPr>
                      <w:rFonts w:ascii="Arial" w:hAnsi="Arial" w:cs="Arial"/>
                      <w:i/>
                      <w:sz w:val="14"/>
                      <w:szCs w:val="14"/>
                    </w:rPr>
                  </w:pPr>
                  <w:r w:rsidRPr="00BD0397">
                    <w:rPr>
                      <w:rFonts w:ascii="Arial" w:hAnsi="Arial" w:cs="Arial"/>
                      <w:i/>
                      <w:sz w:val="14"/>
                      <w:szCs w:val="14"/>
                    </w:rPr>
                    <w:t xml:space="preserve">Quelle: </w:t>
                  </w:r>
                  <w:proofErr w:type="spellStart"/>
                  <w:r w:rsidRPr="00BD0397">
                    <w:rPr>
                      <w:rFonts w:ascii="Arial" w:hAnsi="Arial" w:cs="Arial"/>
                      <w:i/>
                      <w:sz w:val="14"/>
                      <w:szCs w:val="14"/>
                    </w:rPr>
                    <w:t>akg</w:t>
                  </w:r>
                  <w:proofErr w:type="spellEnd"/>
                  <w:r w:rsidRPr="00BD0397">
                    <w:rPr>
                      <w:rFonts w:ascii="Arial" w:hAnsi="Arial" w:cs="Arial"/>
                      <w:i/>
                      <w:sz w:val="14"/>
                      <w:szCs w:val="14"/>
                    </w:rPr>
                    <w:t>-images, Berlin</w:t>
                  </w:r>
                </w:p>
              </w:txbxContent>
            </v:textbox>
            <w10:wrap anchorx="margin"/>
          </v:shape>
        </w:pict>
      </w:r>
    </w:p>
    <w:p w:rsidR="00632F50" w:rsidRPr="002E77E7" w:rsidRDefault="00632F50" w:rsidP="002E77E7">
      <w:pPr>
        <w:pStyle w:val="02AufgabeTextv0n0"/>
      </w:pPr>
    </w:p>
    <w:p w:rsidR="00632F50" w:rsidRPr="002E77E7" w:rsidRDefault="00632F50" w:rsidP="002E77E7">
      <w:pPr>
        <w:pStyle w:val="02AufgabeTextv0n0"/>
      </w:pPr>
    </w:p>
    <w:p w:rsidR="00632F50" w:rsidRPr="002E77E7" w:rsidRDefault="00632F50" w:rsidP="002E77E7">
      <w:pPr>
        <w:pStyle w:val="02AufgabeTextv0n0"/>
      </w:pPr>
    </w:p>
    <w:p w:rsidR="00632F50" w:rsidRPr="002E77E7" w:rsidRDefault="00632F50" w:rsidP="002E77E7">
      <w:pPr>
        <w:pStyle w:val="02AufgabeTextv0n0"/>
      </w:pPr>
    </w:p>
    <w:p w:rsidR="000E540A" w:rsidRDefault="0059276F" w:rsidP="0017575F">
      <w:pPr>
        <w:pStyle w:val="02AufgabemNrv12n0"/>
      </w:pPr>
      <w:r>
        <w:rPr>
          <w:rStyle w:val="02AufgabeNrZF"/>
        </w:rPr>
        <w:t> 1 </w:t>
      </w:r>
      <w:r w:rsidR="00950F67" w:rsidRPr="007E504D">
        <w:tab/>
      </w:r>
      <w:r w:rsidR="00553F1F">
        <w:t>Betrach</w:t>
      </w:r>
      <w:r w:rsidR="00354182">
        <w:t>ten Sie das Bild von Pieter Brue</w:t>
      </w:r>
      <w:r w:rsidR="00553F1F">
        <w:t>gel</w:t>
      </w:r>
      <w:r w:rsidR="00A33701">
        <w:t xml:space="preserve"> d. Ä</w:t>
      </w:r>
      <w:r w:rsidR="00553F1F">
        <w:t>. Versetzen Sie sich in jemanden, der aus der Fremde zu</w:t>
      </w:r>
      <w:r w:rsidR="002E77E7">
        <w:t> </w:t>
      </w:r>
      <w:r w:rsidR="00553F1F">
        <w:t>diesem Ort kommt und diese Szene sieht. Notieren Sie</w:t>
      </w:r>
      <w:r w:rsidR="00A33701">
        <w:t>, welche</w:t>
      </w:r>
      <w:r w:rsidR="00553F1F">
        <w:t xml:space="preserve"> Gedanken und Gefühle</w:t>
      </w:r>
      <w:r w:rsidR="00A33701">
        <w:t xml:space="preserve"> er h</w:t>
      </w:r>
      <w:r w:rsidR="005004A2">
        <w:t>eg</w:t>
      </w:r>
      <w:r w:rsidR="00A33701">
        <w:t>en könnte</w:t>
      </w:r>
      <w:r w:rsidR="00553F1F">
        <w:t>.</w:t>
      </w:r>
    </w:p>
    <w:p w:rsidR="00632F50" w:rsidRDefault="00A33701" w:rsidP="00632F50">
      <w:pPr>
        <w:pStyle w:val="02AufgabeSchreibzeilenoText"/>
      </w:pPr>
      <w:r w:rsidRPr="00632F50">
        <w:tab/>
      </w:r>
    </w:p>
    <w:p w:rsidR="00632F50" w:rsidRDefault="002B5190" w:rsidP="00632F50">
      <w:pPr>
        <w:pStyle w:val="02AufgabeSchreibzeilenoText"/>
      </w:pPr>
      <w:r w:rsidRPr="00632F50">
        <w:tab/>
      </w:r>
    </w:p>
    <w:p w:rsidR="00632F50" w:rsidRDefault="002B5190" w:rsidP="00632F50">
      <w:pPr>
        <w:pStyle w:val="02AufgabeSchreibzeilenoText"/>
      </w:pPr>
      <w:r w:rsidRPr="00632F50">
        <w:tab/>
      </w:r>
    </w:p>
    <w:p w:rsidR="002B5190" w:rsidRPr="00632F50" w:rsidRDefault="002B5190" w:rsidP="00632F50">
      <w:pPr>
        <w:pStyle w:val="02AufgabeSchreibzeilenoText"/>
      </w:pPr>
      <w:r w:rsidRPr="00632F50">
        <w:tab/>
      </w:r>
    </w:p>
    <w:p w:rsidR="00950F67" w:rsidRDefault="006D3420" w:rsidP="00950F67">
      <w:pPr>
        <w:pStyle w:val="02AufgabemNrv12n0"/>
      </w:pPr>
      <w:r>
        <w:rPr>
          <w:noProof/>
          <w:lang w:eastAsia="de-DE"/>
        </w:rPr>
        <w:pict>
          <v:shape id="Textfeld 29" o:spid="_x0000_s1032" type="#_x0000_t202" style="position:absolute;margin-left:296.65pt;margin-top:187.85pt;width:70.5pt;height:44.15pt;z-index:2516874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" filled="f" stroked="f" strokeweight=".5pt">
            <v:textbox inset="0,0,0,0">
              <w:txbxContent>
                <w:p w:rsidR="00C47246" w:rsidRPr="00632F50" w:rsidRDefault="00C47246" w:rsidP="00C47246">
                  <w:pPr>
                    <w:pStyle w:val="02AufgabeTextv0n0"/>
                  </w:pPr>
                  <w:r w:rsidRPr="00632F50">
                    <w:t>Vers</w:t>
                  </w:r>
                  <w:r>
                    <w:t>e</w:t>
                  </w:r>
                  <w:r w:rsidRPr="00632F50">
                    <w:t xml:space="preserve"> </w:t>
                  </w:r>
                  <w:r>
                    <w:t>11 f.</w:t>
                  </w:r>
                  <w:r w:rsidRPr="00632F50">
                    <w:t>:</w:t>
                  </w:r>
                </w:p>
                <w:p w:rsidR="00C47246" w:rsidRDefault="00C47246" w:rsidP="00C47246">
                  <w:pPr>
                    <w:pStyle w:val="02AufgabeTextAufzStrich05"/>
                  </w:pPr>
                  <w:r w:rsidRPr="00632F50">
                    <w:t>…</w:t>
                  </w:r>
                </w:p>
                <w:p w:rsidR="00C47246" w:rsidRPr="000E4F7C" w:rsidRDefault="00C47246" w:rsidP="00C47246">
                  <w:pPr>
                    <w:pStyle w:val="02AufgabeTextAufzStrich05"/>
                  </w:pPr>
                  <w:r>
                    <w:t>…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type id="_x0000_t106" coordsize="21600,21600" o:spt="106" adj="1350,25920" path="ar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<v:formulas>
              <v:f eqn="sum #0 0 10800"/>
              <v:f eqn="sum #1 0 10800"/>
              <v:f eqn="cosatan2 10800 @0 @1"/>
              <v:f eqn="sinatan2 10800 @0 @1"/>
              <v:f eqn="sum @2 10800 0"/>
              <v:f eqn="sum @3 10800 0"/>
              <v:f eqn="sum @4 0 #0"/>
              <v:f eqn="sum @5 0 #1"/>
              <v:f eqn="mod @6 @7 0"/>
              <v:f eqn="prod 600 11 1"/>
              <v:f eqn="sum @8 0 @9"/>
              <v:f eqn="prod @10 1 3"/>
              <v:f eqn="prod 600 3 1"/>
              <v:f eqn="sum @11 @12 0"/>
              <v:f eqn="prod @13 @6 @8"/>
              <v:f eqn="prod @13 @7 @8"/>
              <v:f eqn="sum @14 #0 0"/>
              <v:f eqn="sum @15 #1 0"/>
              <v:f eqn="prod 600 8 1"/>
              <v:f eqn="prod @11 2 1"/>
              <v:f eqn="sum @18 @19 0"/>
              <v:f eqn="prod @20 @6 @8"/>
              <v:f eqn="prod @20 @7 @8"/>
              <v:f eqn="sum @21 #0 0"/>
              <v:f eqn="sum @22 #1 0"/>
              <v:f eqn="prod 600 2 1"/>
              <v:f eqn="sum #0 600 0"/>
              <v:f eqn="sum #0 0 600"/>
              <v:f eqn="sum #1 600 0"/>
              <v:f eqn="sum #1 0 600"/>
              <v:f eqn="sum @16 @25 0"/>
              <v:f eqn="sum @16 0 @25"/>
              <v:f eqn="sum @17 @25 0"/>
              <v:f eqn="sum @17 0 @25"/>
              <v:f eqn="sum @23 @12 0"/>
              <v:f eqn="sum @23 0 @12"/>
              <v:f eqn="sum @24 @12 0"/>
              <v:f eqn="sum @24 0 @12"/>
              <v:f eqn="val #0"/>
              <v:f eqn="val #1"/>
            </v:formulas>
            <v:path o:extrusionok="f" o:connecttype="custom" o:connectlocs="67,10800;10800,21577;21582,10800;10800,1235;@38,@39" textboxrect="2977,3262,17087,17337"/>
            <v:handles>
              <v:h position="#0,#1"/>
            </v:handles>
            <o:complex v:ext="view"/>
          </v:shapetype>
          <v:shape id="Denkblase: wolkenförmig 3" o:spid="_x0000_s1031" type="#_x0000_t106" style="position:absolute;margin-left:273.2pt;margin-top:173.2pt;width:119pt;height:69.6pt;rotation:334541fd;z-index:251686400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" adj="-10708,16738" fillcolor="white [3212]" strokecolor="gray [1629]" strokeweight="1pt">
            <v:textbox>
              <w:txbxContent>
                <w:p w:rsidR="00C47246" w:rsidRPr="006D4BBD" w:rsidRDefault="00C47246" w:rsidP="00C47246">
                  <w:pPr>
                    <w:pStyle w:val="02AufgabeTextv0n0"/>
                  </w:pPr>
                </w:p>
              </w:txbxContent>
            </v:textbox>
          </v:shape>
        </w:pict>
      </w:r>
      <w:r>
        <w:rPr>
          <w:noProof/>
          <w:lang w:eastAsia="de-DE"/>
        </w:rPr>
        <w:pict>
          <v:group id="Gruppieren 15" o:spid="_x0000_s1028" style="position:absolute;margin-left:200.45pt;margin-top:118.45pt;width:125.5pt;height:70.55pt;z-index:251671040;mso-width-relative:margin;mso-height-relative:margin" coordorigin="-1151,-2628" coordsize="15941,89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">
            <v:shape id="Denkblase: wolkenförmig 6" o:spid="_x0000_s1029" type="#_x0000_t106" style="position:absolute;left:-1151;top:-2628;width:15941;height:8958;rotation:334632fd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fJhsIA&#10;AADaAAAADwAAAGRycy9kb3ducmV2LnhtbESPzWrDMBCE74W+g9hCbo2cHNLiRDH5oTSnQN0+wMba&#10;WMbWSlhK7OTpo0Khx2FmvmFWxWg7caU+NI4VzKYZCOLK6YZrBT/fH6/vIEJE1tg5JgU3ClCsn59W&#10;mGs38Bddy1iLBOGQowITo8+lDJUhi2HqPHHyzq63GJPsa6l7HBLcdnKeZQtpseG0YNDTzlDVlher&#10;QJf76n46fA54PJbSt8brt61XavIybpYgIo3xP/zXPmgFC/i9km6AX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Z8mGwgAAANoAAAAPAAAAAAAAAAAAAAAAAJgCAABkcnMvZG93&#10;bnJldi54bWxQSwUGAAAAAAQABAD1AAAAhwMAAAAA&#10;" adj="-3379,24944" fillcolor="white [3212]" strokecolor="gray [1629]" strokeweight="1pt">
              <v:textbox>
                <w:txbxContent>
                  <w:p w:rsidR="00E27ED6" w:rsidRPr="006D4BBD" w:rsidRDefault="00E27ED6" w:rsidP="006D4BBD">
                    <w:pPr>
                      <w:pStyle w:val="02AufgabeTextv0n0"/>
                    </w:pPr>
                  </w:p>
                </w:txbxContent>
              </v:textbox>
            </v:shape>
            <v:shape id="Textfeld 9" o:spid="_x0000_s1030" type="#_x0000_t202" style="position:absolute;left:1971;top:-96;width:11157;height:422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lVvcUA&#10;AADaAAAADwAAAGRycy9kb3ducmV2LnhtbESPT2vCQBTE74V+h+UVeqsbPZSauopYBQ/9o7aF9vaa&#10;fU1Cs2/D7jPGb+8WBI/DzPyGmcx616iOQqw9GxgOMlDEhbc1lwY+3ld3D6CiIFtsPJOBI0WYTa+v&#10;Jphbf+AtdTspVYJwzNFAJdLmWseiIodx4Fvi5P364FCSDKW2AQ8J7ho9yrJ77bDmtFBhS4uKir/d&#10;3hlovmJ4/snku3sqX2Tzpvefy+GrMbc3/fwRlFAvl/C5vbYGxvB/Jd0APT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qVW9xQAAANoAAAAPAAAAAAAAAAAAAAAAAJgCAABkcnMv&#10;ZG93bnJldi54bWxQSwUGAAAAAAQABAD1AAAAigMAAAAA&#10;" filled="f" stroked="f" strokeweight=".5pt">
              <v:textbox inset="0,0,0,0">
                <w:txbxContent>
                  <w:p w:rsidR="006D4BBD" w:rsidRPr="00632F50" w:rsidRDefault="006D4BBD" w:rsidP="006D4BBD">
                    <w:pPr>
                      <w:pStyle w:val="02AufgabeTextv0n0"/>
                    </w:pPr>
                    <w:r w:rsidRPr="00632F50">
                      <w:t>Vers 9 – langsam:</w:t>
                    </w:r>
                  </w:p>
                  <w:p w:rsidR="006D4BBD" w:rsidRPr="000E4F7C" w:rsidRDefault="006D4BBD" w:rsidP="000E4F7C">
                    <w:pPr>
                      <w:pStyle w:val="02AufgabeTextAufzStrich05"/>
                    </w:pPr>
                    <w:r w:rsidRPr="00632F50">
                      <w:t>…</w:t>
                    </w:r>
                  </w:p>
                </w:txbxContent>
              </v:textbox>
            </v:shape>
          </v:group>
        </w:pict>
      </w:r>
      <w:r w:rsidR="00950F67" w:rsidRPr="0005377B">
        <w:rPr>
          <w:rStyle w:val="02AufgabeNrZF"/>
        </w:rPr>
        <w:t> 2 </w:t>
      </w:r>
      <w:r w:rsidR="00950F67" w:rsidRPr="00460CB1">
        <w:tab/>
      </w:r>
      <w:r w:rsidR="00553F1F">
        <w:t xml:space="preserve">Lesen Sie das Gedicht </w:t>
      </w:r>
      <w:r w:rsidR="00BD0397" w:rsidRPr="00BD0397">
        <w:t>„Der Jüngling in der Landschaft“ von Hugo von Hofmannsthal.</w:t>
      </w:r>
      <w:r w:rsidR="00553F1F">
        <w:t xml:space="preserve"> Notieren Sie in den Kasten </w:t>
      </w:r>
      <w:r w:rsidR="005004A2">
        <w:t>zu</w:t>
      </w:r>
      <w:r w:rsidR="00553F1F">
        <w:t xml:space="preserve">r Beschreibung </w:t>
      </w:r>
      <w:r w:rsidR="005004A2">
        <w:t xml:space="preserve">der Szene die Sicht </w:t>
      </w:r>
      <w:r w:rsidR="00553F1F">
        <w:t xml:space="preserve">des lyrischen Sprechers und in die Gedankenblasen </w:t>
      </w:r>
      <w:r w:rsidR="005004A2">
        <w:t>I</w:t>
      </w:r>
      <w:r w:rsidR="00553F1F">
        <w:t xml:space="preserve">hre </w:t>
      </w:r>
      <w:r w:rsidR="00510C4C">
        <w:br/>
      </w:r>
      <w:r w:rsidR="00553F1F">
        <w:t>Deutung der Gefühle und Gedanken des Jünglings.</w:t>
      </w:r>
    </w:p>
    <w:p w:rsidR="00553F1F" w:rsidRPr="001F52B6" w:rsidRDefault="006D3420" w:rsidP="001F52B6">
      <w:pPr>
        <w:pStyle w:val="01Fremdtext0"/>
      </w:pPr>
      <w:r>
        <w:rPr>
          <w:noProof/>
          <w:lang w:eastAsia="de-DE"/>
        </w:rPr>
        <w:drawing>
          <wp:anchor distT="0" distB="0" distL="114300" distR="114300" simplePos="0" relativeHeight="251688448" behindDoc="1" locked="1" layoutInCell="1" allowOverlap="1" wp14:anchorId="7E6FBD66" wp14:editId="1FC1EFA3">
            <wp:simplePos x="0" y="0"/>
            <wp:positionH relativeFrom="column">
              <wp:posOffset>-168910</wp:posOffset>
            </wp:positionH>
            <wp:positionV relativeFrom="paragraph">
              <wp:posOffset>380365</wp:posOffset>
            </wp:positionV>
            <wp:extent cx="2760480" cy="1859400"/>
            <wp:effectExtent l="0" t="0" r="0" b="0"/>
            <wp:wrapNone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d01_352594_kv_07##Schriftwarnung##_0001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0480" cy="1859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de-DE"/>
        </w:rPr>
        <w:pict>
          <v:rect id="Rechteck: obere Ecken, eine abgerundet, eine abgeschnitten 11" o:spid="_x0000_s1027" style="position:absolute;left:0;text-align:left;margin-left:321.85pt;margin-top:11.85pt;width:132.4pt;height:80.55pt;z-index:251647487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" filled="f" strokecolor="black [3213]" strokeweight=".5pt">
            <v:textbox>
              <w:txbxContent>
                <w:p w:rsidR="009103D3" w:rsidRDefault="009103D3" w:rsidP="002E77E7">
                  <w:pPr>
                    <w:pStyle w:val="02AufgabeTextv0n0"/>
                  </w:pPr>
                  <w:r w:rsidRPr="00632F50">
                    <w:t>Beschreibung de</w:t>
                  </w:r>
                  <w:r w:rsidR="00A33701" w:rsidRPr="00632F50">
                    <w:t>r Szene:</w:t>
                  </w:r>
                </w:p>
                <w:p w:rsidR="00E27ED6" w:rsidRDefault="00E27ED6" w:rsidP="002E77E7">
                  <w:pPr>
                    <w:pStyle w:val="02AufgabeTextAufzStrich05"/>
                  </w:pPr>
                  <w:r>
                    <w:t>Die Leute wirken zufrieden …</w:t>
                  </w:r>
                </w:p>
                <w:p w:rsidR="00E27ED6" w:rsidRPr="00632F50" w:rsidRDefault="00E27ED6" w:rsidP="002E77E7">
                  <w:pPr>
                    <w:pStyle w:val="02AufgabeTextAufzStrich05"/>
                  </w:pPr>
                  <w:r>
                    <w:t>…</w:t>
                  </w:r>
                </w:p>
                <w:p w:rsidR="00E27ED6" w:rsidRDefault="00E27ED6" w:rsidP="002E77E7">
                  <w:pPr>
                    <w:pStyle w:val="02AufgabeTextAufzStrich05"/>
                  </w:pPr>
                </w:p>
                <w:p w:rsidR="00E27ED6" w:rsidRPr="00632F50" w:rsidRDefault="00E27ED6" w:rsidP="002E77E7">
                  <w:pPr>
                    <w:pStyle w:val="02AufgabeTextv0n0"/>
                  </w:pPr>
                </w:p>
              </w:txbxContent>
            </v:textbox>
          </v:rect>
        </w:pict>
      </w:r>
      <w:r w:rsidR="00553F1F" w:rsidRPr="001F52B6">
        <w:t>Hugo von Hofmannsthal: Der Jüngling in der Landschaft</w:t>
      </w:r>
      <w:r w:rsidR="009103D3" w:rsidRPr="001F52B6">
        <w:t xml:space="preserve"> (1896)</w:t>
      </w:r>
    </w:p>
    <w:p w:rsidR="000B0AE2" w:rsidRDefault="000B0AE2" w:rsidP="000B0AE2">
      <w:pPr>
        <w:pStyle w:val="01Fremdtext"/>
        <w:jc w:val="left"/>
      </w:pPr>
      <w:r>
        <w:br w:type="page"/>
      </w:r>
    </w:p>
    <w:p w:rsidR="006D3420" w:rsidRDefault="006D3420" w:rsidP="00632F50">
      <w:pPr>
        <w:pStyle w:val="01Fremdtext"/>
        <w:jc w:val="left"/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696640" behindDoc="1" locked="0" layoutInCell="1" allowOverlap="1" wp14:anchorId="07E8BE3D" wp14:editId="06D6DAA5">
            <wp:simplePos x="0" y="0"/>
            <wp:positionH relativeFrom="column">
              <wp:posOffset>-197485</wp:posOffset>
            </wp:positionH>
            <wp:positionV relativeFrom="paragraph">
              <wp:posOffset>-22860</wp:posOffset>
            </wp:positionV>
            <wp:extent cx="3078480" cy="1852930"/>
            <wp:effectExtent l="0" t="0" r="0" b="0"/>
            <wp:wrapNone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d01_352594_kv_07##Schriftwarnung##_0002_1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8480" cy="18529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D3420" w:rsidRDefault="006D3420" w:rsidP="00632F50">
      <w:pPr>
        <w:pStyle w:val="01Fremdtext"/>
        <w:jc w:val="left"/>
      </w:pPr>
    </w:p>
    <w:p w:rsidR="006D3420" w:rsidRDefault="006D3420" w:rsidP="00632F50">
      <w:pPr>
        <w:pStyle w:val="01Fremdtext"/>
        <w:jc w:val="left"/>
      </w:pPr>
    </w:p>
    <w:p w:rsidR="006D3420" w:rsidRDefault="006D3420" w:rsidP="00632F50">
      <w:pPr>
        <w:pStyle w:val="01Fremdtext"/>
        <w:jc w:val="left"/>
      </w:pPr>
    </w:p>
    <w:p w:rsidR="006D3420" w:rsidRDefault="006D3420" w:rsidP="00632F50">
      <w:pPr>
        <w:pStyle w:val="01Fremdtext"/>
        <w:jc w:val="left"/>
      </w:pPr>
    </w:p>
    <w:p w:rsidR="006D3420" w:rsidRDefault="006D3420" w:rsidP="00632F50">
      <w:pPr>
        <w:pStyle w:val="01Fremdtext"/>
        <w:jc w:val="left"/>
      </w:pPr>
    </w:p>
    <w:p w:rsidR="006D3420" w:rsidRDefault="006D3420" w:rsidP="00632F50">
      <w:pPr>
        <w:pStyle w:val="01Fremdtext"/>
        <w:jc w:val="left"/>
      </w:pPr>
    </w:p>
    <w:p w:rsidR="006D3420" w:rsidRDefault="006D3420" w:rsidP="00632F50">
      <w:pPr>
        <w:pStyle w:val="01Fremdtext"/>
        <w:jc w:val="left"/>
      </w:pPr>
    </w:p>
    <w:p w:rsidR="006D3420" w:rsidRDefault="006D3420" w:rsidP="00632F50">
      <w:pPr>
        <w:pStyle w:val="01Fremdtext"/>
        <w:jc w:val="left"/>
      </w:pPr>
    </w:p>
    <w:p w:rsidR="006D3420" w:rsidRDefault="006D3420" w:rsidP="00632F50">
      <w:pPr>
        <w:pStyle w:val="01Fremdtext"/>
        <w:jc w:val="left"/>
      </w:pPr>
    </w:p>
    <w:p w:rsidR="006D3420" w:rsidRDefault="006D3420" w:rsidP="00632F50">
      <w:pPr>
        <w:pStyle w:val="01Fremdtext"/>
        <w:jc w:val="left"/>
      </w:pPr>
    </w:p>
    <w:p w:rsidR="006D3420" w:rsidRDefault="006D3420" w:rsidP="00632F50">
      <w:pPr>
        <w:pStyle w:val="01Fremdtext"/>
        <w:jc w:val="left"/>
      </w:pPr>
    </w:p>
    <w:p w:rsidR="00553F1F" w:rsidRPr="00460CB1" w:rsidRDefault="004F1AC8" w:rsidP="009103D3">
      <w:pPr>
        <w:pStyle w:val="05QuelleBU"/>
      </w:pPr>
      <w:r w:rsidRPr="004F1AC8">
        <w:t xml:space="preserve">Quelle: Hugo von Hofmannsthal: Der Jüngling in der Landschaft (1896). </w:t>
      </w:r>
      <w:r>
        <w:br/>
      </w:r>
      <w:r w:rsidRPr="004F1AC8">
        <w:t xml:space="preserve">In: Frankfurter Anthologie. Gedichte und Interpretationen. </w:t>
      </w:r>
      <w:r>
        <w:br/>
      </w:r>
      <w:r w:rsidRPr="004F1AC8">
        <w:t>Hrsg. v. Marcel Reich-Ranicki. Insel Frankfurt am Main 1990, S. 73.</w:t>
      </w:r>
    </w:p>
    <w:p w:rsidR="00A2672E" w:rsidRDefault="00950F67" w:rsidP="00972FCC">
      <w:pPr>
        <w:pStyle w:val="02AufgabemNrv12n0"/>
        <w:spacing w:before="360"/>
      </w:pPr>
      <w:r w:rsidRPr="0005377B">
        <w:rPr>
          <w:rStyle w:val="02AufgabeNrZF"/>
        </w:rPr>
        <w:t> 3 </w:t>
      </w:r>
      <w:r w:rsidRPr="00460CB1">
        <w:tab/>
      </w:r>
      <w:r w:rsidR="00767103">
        <w:t>Beschreibe</w:t>
      </w:r>
      <w:r w:rsidR="009103D3">
        <w:t>n Sie den Wandel des Jünglings</w:t>
      </w:r>
      <w:r w:rsidR="00904113">
        <w:t xml:space="preserve"> im Gedicht</w:t>
      </w:r>
      <w:r w:rsidR="009103D3">
        <w:t>.</w:t>
      </w:r>
      <w:r w:rsidR="006D4BBD" w:rsidRPr="006D4BBD">
        <w:rPr>
          <w:rStyle w:val="02AufgabeNrZF"/>
          <w:noProof/>
          <w:lang w:eastAsia="de-DE"/>
        </w:rPr>
        <w:t xml:space="preserve"> </w:t>
      </w:r>
    </w:p>
    <w:p w:rsidR="009103D3" w:rsidRDefault="006D3420" w:rsidP="009103D3">
      <w:pPr>
        <w:pStyle w:val="02AufgabemNrv12n0"/>
      </w:pPr>
      <w:r>
        <w:rPr>
          <w:noProof/>
          <w:lang w:eastAsia="de-DE"/>
        </w:rPr>
        <w:pict>
          <v:group id="Gruppieren 18" o:spid="_x0000_s1037" style="position:absolute;margin-left:330.2pt;margin-top:-163.2pt;width:136.45pt;height:84.8pt;z-index:251676159;mso-width-relative:margin;mso-height-relative:margin" coordorigin="7021,426" coordsize="16636,111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">
            <v:shape id="Denkblase: wolkenförmig 7" o:spid="_x0000_s1038" type="#_x0000_t106" style="position:absolute;left:7021;top:426;width:16637;height:11199;rotation:459829fd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ZHY78A&#10;AADaAAAADwAAAGRycy9kb3ducmV2LnhtbESP3YrCMBCF7xd8hzDC3m1TF1GpRhFBUe/s7gOMzdgG&#10;m0ltsrX79kYQvDycn4+zWPW2Fh213jhWMEpSEMSF04ZLBb8/268ZCB+QNdaOScE/eVgtBx8LzLS7&#10;84m6PJQijrDPUEEVQpNJ6YuKLPrENcTRu7jWYoiyLaVu8R7HbS2/03QiLRqOhAob2lRUXPM/GyEH&#10;sztsRjl3ZqepHOvz6XacKvU57NdzEIH68A6/2nutYArPK/EGyOU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69kdjvwAAANoAAAAPAAAAAAAAAAAAAAAAAJgCAABkcnMvZG93bnJl&#10;di54bWxQSwUGAAAAAAQABAD1AAAAhAMAAAAA&#10;" adj="-10360,12673" fillcolor="white [3201]" strokecolor="gray [1629]" strokeweight="1pt">
              <v:textbox>
                <w:txbxContent>
                  <w:p w:rsidR="00904113" w:rsidRPr="006D4BBD" w:rsidRDefault="00904113" w:rsidP="006D4BBD">
                    <w:pPr>
                      <w:pStyle w:val="02AufgabeTextv0n0"/>
                    </w:pPr>
                  </w:p>
                </w:txbxContent>
              </v:textbox>
            </v:shape>
            <v:shape id="Textfeld 14" o:spid="_x0000_s1039" type="#_x0000_t202" style="position:absolute;left:10149;top:2731;width:12045;height:721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6tRScMA&#10;AADbAAAADwAAAGRycy9kb3ducmV2LnhtbERPS2vCQBC+F/oflin0VjdKKZK6ilgFD32obaG9TbPT&#10;JDQ7G3bHGP+9WxC8zcf3nMmsd43qKMTas4HhIANFXHhbc2ng4311NwYVBdli45kMHCnCbHp9NcHc&#10;+gNvqdtJqVIIxxwNVCJtrnUsKnIYB74lTtyvDw4lwVBqG/CQwl2jR1n2oB3WnBoqbGlRUfG32zsD&#10;zVcMzz+ZfHdP5Yts3vT+czl8Neb2pp8/ghLq5SI+u9c2zb+H/1/SAXp6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6tRScMAAADbAAAADwAAAAAAAAAAAAAAAACYAgAAZHJzL2Rv&#10;d25yZXYueG1sUEsFBgAAAAAEAAQA9QAAAIgDAAAAAA==&#10;" filled="f" stroked="f" strokeweight=".5pt">
              <v:textbox inset="0,0,0,0">
                <w:txbxContent>
                  <w:p w:rsidR="006D4BBD" w:rsidRPr="00632F50" w:rsidRDefault="006D4BBD" w:rsidP="006D4BBD">
                    <w:pPr>
                      <w:pStyle w:val="02AufgabeTextv0n0"/>
                    </w:pPr>
                    <w:r w:rsidRPr="00632F50">
                      <w:t>Vers</w:t>
                    </w:r>
                    <w:r w:rsidR="004F1AC8">
                      <w:t>e</w:t>
                    </w:r>
                    <w:r w:rsidRPr="00632F50">
                      <w:t xml:space="preserve"> 14, 22 – neues Leben, dienen:</w:t>
                    </w:r>
                  </w:p>
                  <w:p w:rsidR="006D4BBD" w:rsidRDefault="006D4BBD" w:rsidP="006D4BBD">
                    <w:pPr>
                      <w:pStyle w:val="02AufgabeTextAufzStrich05"/>
                    </w:pPr>
                    <w:r w:rsidRPr="00632F50">
                      <w:t>…</w:t>
                    </w:r>
                  </w:p>
                  <w:p w:rsidR="006D4BBD" w:rsidRPr="000E4F7C" w:rsidRDefault="006D4BBD" w:rsidP="006D4BBD">
                    <w:pPr>
                      <w:pStyle w:val="02AufgabeTextAufzStrich05"/>
                    </w:pPr>
                    <w:r>
                      <w:t>…</w:t>
                    </w:r>
                  </w:p>
                </w:txbxContent>
              </v:textbox>
            </v:shape>
            <w10:anchorlock/>
          </v:group>
        </w:pict>
      </w:r>
      <w:r>
        <w:rPr>
          <w:noProof/>
          <w:lang w:eastAsia="de-DE"/>
        </w:rPr>
        <w:pict>
          <v:group id="Gruppieren 21" o:spid="_x0000_s1040" style="position:absolute;margin-left:239.45pt;margin-top:-98.7pt;width:124.15pt;height:72.7pt;z-index:251677184;mso-width-relative:margin;mso-height-relative:margin" coordorigin="-19103,-6121" coordsize="15846,92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">
            <v:shape id="Denkblase: wolkenförmig 8" o:spid="_x0000_s1041" type="#_x0000_t106" style="position:absolute;left:-19103;top:-6121;width:15846;height:9216;rotation:245548fd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sE+b0A&#10;AADaAAAADwAAAGRycy9kb3ducmV2LnhtbERPyQrCMBC9C/5DGMGbTRVcqEYRQREPgguex2Zsi82k&#10;NFGrX28OgsfH22eLxpTiSbUrLCvoRzEI4tTqgjMF59O6NwHhPLLG0jIpeJODxbzdmmGi7YsP9Dz6&#10;TIQQdgkqyL2vEildmpNBF9mKOHA3Wxv0AdaZ1DW+Qrgp5SCOR9JgwaEhx4pWOaX348MosOeN++ze&#10;w9tqtPWfvb2Oq8tlrFS30yynIDw1/i/+ubdaQdgaroQbIO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XfsE+b0AAADaAAAADwAAAAAAAAAAAAAAAACYAgAAZHJzL2Rvd25yZXYu&#10;eG1sUEsFBgAAAAAEAAQA9QAAAIIDAAAAAA==&#10;" adj="-7799,7169" fillcolor="white [3201]" strokecolor="gray [1629]" strokeweight="1pt">
              <v:textbox>
                <w:txbxContent>
                  <w:p w:rsidR="00E27ED6" w:rsidRPr="006D4BBD" w:rsidRDefault="00E27ED6" w:rsidP="006D4BBD">
                    <w:pPr>
                      <w:pStyle w:val="02AufgabeTextv0n0"/>
                    </w:pPr>
                  </w:p>
                </w:txbxContent>
              </v:textbox>
            </v:shape>
            <v:shape id="Textfeld 10" o:spid="_x0000_s1042" type="#_x0000_t202" style="position:absolute;left:-15485;top:-4359;width:8954;height:560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JBXSsUA&#10;AADbAAAADwAAAGRycy9kb3ducmV2LnhtbESPzU7DQAyE70i8w8pI3OimHCoUuq0QPxKHAm0Bqb2Z&#10;rEkist5o103D29cHJG62Zjzzeb4cQ2cGSrmN7GA6KcAQV9G3XDv4eH+6ugGTBdljF5kc/FKG5eL8&#10;bI6lj0fe0LCV2mgI5xIdNCJ9aW2uGgqYJ7EnVu07poCia6qtT3jU8NDZ66KY2YAta0ODPd03VP1s&#10;D8FBt8tp9VXIfnioX2T9Zg+fj9NX5y4vxrtbMEKj/Jv/rp+94iu9/qID2MU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kFdKxQAAANsAAAAPAAAAAAAAAAAAAAAAAJgCAABkcnMv&#10;ZG93bnJldi54bWxQSwUGAAAAAAQABAD1AAAAigMAAAAA&#10;" filled="f" stroked="f" strokeweight=".5pt">
              <v:textbox inset="0,0,0,0">
                <w:txbxContent>
                  <w:p w:rsidR="006D4BBD" w:rsidRPr="00632F50" w:rsidRDefault="004F1AC8" w:rsidP="006D4BBD">
                    <w:pPr>
                      <w:pStyle w:val="02AufgabeTextv0n0"/>
                    </w:pPr>
                    <w:r w:rsidRPr="004F1AC8">
                      <w:t>letzte</w:t>
                    </w:r>
                    <w:r w:rsidR="006D4BBD" w:rsidRPr="00632F50">
                      <w:t xml:space="preserve"> Strophe:</w:t>
                    </w:r>
                  </w:p>
                  <w:p w:rsidR="006D4BBD" w:rsidRDefault="006D4BBD" w:rsidP="006D4BBD">
                    <w:pPr>
                      <w:pStyle w:val="02AufgabeTextAufzStrich05"/>
                    </w:pPr>
                    <w:r w:rsidRPr="00632F50">
                      <w:t>…</w:t>
                    </w:r>
                  </w:p>
                  <w:p w:rsidR="006D4BBD" w:rsidRPr="000E4F7C" w:rsidRDefault="006D4BBD" w:rsidP="006D4BBD">
                    <w:pPr>
                      <w:pStyle w:val="02AufgabeTextAufzStrich05"/>
                    </w:pPr>
                    <w:r>
                      <w:t>…</w:t>
                    </w:r>
                  </w:p>
                </w:txbxContent>
              </v:textbox>
            </v:shape>
            <w10:anchorlock/>
          </v:group>
        </w:pict>
      </w:r>
      <w:r>
        <w:rPr>
          <w:noProof/>
          <w:lang w:eastAsia="de-DE"/>
        </w:rPr>
        <w:pict>
          <v:group id="Gruppieren 19" o:spid="_x0000_s1043" style="position:absolute;margin-left:209.05pt;margin-top:-227.8pt;width:158.4pt;height:87.25pt;z-index:251675136;mso-width-relative:margin;mso-height-relative:margin" coordorigin="-4391,-1533" coordsize="20618,110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">
            <v:shape id="Denkblase: wolkenförmig 2" o:spid="_x0000_s1044" type="#_x0000_t106" style="position:absolute;left:-4391;top:-1533;width:20618;height:11092;rotation:263084fd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RPPMMA&#10;AADaAAAADwAAAGRycy9kb3ducmV2LnhtbESPQWvCQBSE7wX/w/KE3urGSCSkriJCS3psGkRvj+xr&#10;Nm32bchuNf33XUHocZiZb5jNbrK9uNDoO8cKlosEBHHjdMetgvrj5SkH4QOyxt4xKfglD7vt7GGD&#10;hXZXfqdLFVoRIewLVGBCGAopfWPIol+4gTh6n260GKIcW6lHvEa47WWaJGtpseO4YHCgg6Hmu/qx&#10;CsoyX33ROV0l+9dTfTTr7M1zptTjfNo/gwg0hf/wvV1qBSncrsQbIL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QRPPMMAAADaAAAADwAAAAAAAAAAAAAAAACYAgAAZHJzL2Rv&#10;d25yZXYueG1sUEsFBgAAAAAEAAQA9QAAAIgDAAAAAA==&#10;" adj="-7295,10033" fillcolor="white [3212]" strokecolor="gray [1629]" strokeweight="1pt">
              <v:textbox>
                <w:txbxContent>
                  <w:p w:rsidR="00E27ED6" w:rsidRPr="006D4BBD" w:rsidRDefault="00E27ED6" w:rsidP="006D4BBD">
                    <w:pPr>
                      <w:pStyle w:val="02AufgabeTextv0n0"/>
                    </w:pPr>
                  </w:p>
                </w:txbxContent>
              </v:textbox>
            </v:shape>
            <v:shape id="Textfeld 5" o:spid="_x0000_s1045" type="#_x0000_t202" style="position:absolute;left:-726;top:1061;width:15004;height:756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RfuMUA&#10;AADaAAAADwAAAGRycy9kb3ducmV2LnhtbESPX2vCQBDE3wv9DscW+lYvCi2SeopYBR/6R20L7ds2&#10;t01Cc3vhbo3x23sFwcdhZn7DTGa9a1RHIdaeDQwHGSjiwtuaSwMf76u7MagoyBYbz2TgSBFm0+ur&#10;CebWH3hL3U5KlSAcczRQibS51rGoyGEc+JY4eb8+OJQkQ6ltwEOCu0aPsuxBO6w5LVTY0qKi4m+3&#10;dwaarxiefzL57p7KF9m86f3ncvhqzO1NP38EJdTLJXxur62Be/i/km6An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5F+4xQAAANoAAAAPAAAAAAAAAAAAAAAAAJgCAABkcnMv&#10;ZG93bnJldi54bWxQSwUGAAAAAAQABAD1AAAAigMAAAAA&#10;" filled="f" stroked="f" strokeweight=".5pt">
              <v:textbox inset="0,0,0,0">
                <w:txbxContent>
                  <w:p w:rsidR="006D4BBD" w:rsidRPr="00632F50" w:rsidRDefault="006D4BBD" w:rsidP="006D4BBD">
                    <w:pPr>
                      <w:pStyle w:val="02AufgabeTextv0n0"/>
                    </w:pPr>
                    <w:r w:rsidRPr="00632F50">
                      <w:t>Vers</w:t>
                    </w:r>
                    <w:r w:rsidR="00BD0397">
                      <w:t>e</w:t>
                    </w:r>
                    <w:r w:rsidRPr="00632F50">
                      <w:t xml:space="preserve"> 12 f. – fremde Kinder, unbekannte Schwelle: </w:t>
                    </w:r>
                  </w:p>
                  <w:p w:rsidR="006D4BBD" w:rsidRPr="00632F50" w:rsidRDefault="006D4BBD" w:rsidP="006D4BBD">
                    <w:pPr>
                      <w:pStyle w:val="02AufgabeTextAufzStrich05"/>
                    </w:pPr>
                    <w:r w:rsidRPr="00632F50">
                      <w:t>…</w:t>
                    </w:r>
                  </w:p>
                  <w:p w:rsidR="006D4BBD" w:rsidRPr="006D4BBD" w:rsidRDefault="006D4BBD" w:rsidP="006D4BBD">
                    <w:pPr>
                      <w:pStyle w:val="02AufgabeTextAufzStrich05"/>
                    </w:pPr>
                    <w:r>
                      <w:t>…</w:t>
                    </w:r>
                  </w:p>
                </w:txbxContent>
              </v:textbox>
            </v:shape>
            <w10:anchorlock/>
          </v:group>
        </w:pict>
      </w:r>
      <w:r w:rsidR="009103D3" w:rsidRPr="0005377B">
        <w:rPr>
          <w:rStyle w:val="02AufgabeNrZF"/>
        </w:rPr>
        <w:t> </w:t>
      </w:r>
      <w:r w:rsidR="009103D3">
        <w:rPr>
          <w:rStyle w:val="02AufgabeNrZF"/>
        </w:rPr>
        <w:t>4</w:t>
      </w:r>
      <w:r w:rsidR="009103D3" w:rsidRPr="0005377B">
        <w:rPr>
          <w:rStyle w:val="02AufgabeNrZF"/>
        </w:rPr>
        <w:t> </w:t>
      </w:r>
      <w:r w:rsidR="009103D3" w:rsidRPr="00460CB1">
        <w:tab/>
      </w:r>
      <w:r w:rsidR="009103D3">
        <w:t>Vergleichen Sie den Weg des</w:t>
      </w:r>
      <w:r w:rsidR="009103D3" w:rsidRPr="009103D3">
        <w:t xml:space="preserve"> </w:t>
      </w:r>
      <w:r w:rsidR="009103D3">
        <w:t xml:space="preserve">Jünglings in Hugo von Hofmannsthals Gedicht </w:t>
      </w:r>
      <w:r w:rsidR="00904113">
        <w:t>mit dem des</w:t>
      </w:r>
      <w:r w:rsidR="009103D3">
        <w:t xml:space="preserve"> Jungen in</w:t>
      </w:r>
      <w:bookmarkStart w:id="0" w:name="_Hlk520044635"/>
      <w:r w:rsidR="00972FCC">
        <w:t> </w:t>
      </w:r>
      <w:r w:rsidR="009103D3">
        <w:t>Udo</w:t>
      </w:r>
      <w:r w:rsidR="002E77E7">
        <w:t> </w:t>
      </w:r>
      <w:r w:rsidR="009103D3">
        <w:t xml:space="preserve">Lindenbergs Gedicht „Er wollte nach London“ </w:t>
      </w:r>
      <w:r w:rsidR="00904113">
        <w:t>(Klett Editionen, S. 14)</w:t>
      </w:r>
      <w:bookmarkEnd w:id="0"/>
      <w:r w:rsidR="00904113">
        <w:t>.</w:t>
      </w:r>
    </w:p>
    <w:p w:rsidR="009103D3" w:rsidRDefault="009103D3" w:rsidP="009103D3">
      <w:pPr>
        <w:pStyle w:val="02AufgabemNrv12n0"/>
      </w:pPr>
      <w:r w:rsidRPr="0005377B">
        <w:rPr>
          <w:rStyle w:val="02AufgabeNrZF"/>
        </w:rPr>
        <w:t> </w:t>
      </w:r>
      <w:r w:rsidR="00CC5EFA">
        <w:rPr>
          <w:rStyle w:val="02AufgabeNrZF"/>
        </w:rPr>
        <w:t>5</w:t>
      </w:r>
      <w:r w:rsidRPr="0005377B">
        <w:rPr>
          <w:rStyle w:val="02AufgabeNrZF"/>
        </w:rPr>
        <w:t> </w:t>
      </w:r>
      <w:r w:rsidRPr="00460CB1">
        <w:tab/>
      </w:r>
      <w:r>
        <w:t xml:space="preserve">Verfassen Sie ein Gespräch zwischen </w:t>
      </w:r>
      <w:r w:rsidR="00CC5EFA">
        <w:t xml:space="preserve">den beiden Jungen über </w:t>
      </w:r>
      <w:r w:rsidR="00904113">
        <w:t>die</w:t>
      </w:r>
      <w:r w:rsidR="00CC5EFA">
        <w:t xml:space="preserve"> Erkenntnisse</w:t>
      </w:r>
      <w:r w:rsidR="00904113">
        <w:t xml:space="preserve">, die sie unterwegs </w:t>
      </w:r>
      <w:r w:rsidR="002E77E7">
        <w:br/>
      </w:r>
      <w:r w:rsidR="00904113">
        <w:t>gewonnen haben</w:t>
      </w:r>
      <w:r>
        <w:t>.</w:t>
      </w:r>
    </w:p>
    <w:p w:rsidR="0017575F" w:rsidRDefault="006D3420" w:rsidP="00632F50">
      <w:pPr>
        <w:pStyle w:val="01Fremdtext0"/>
      </w:pPr>
      <w:r>
        <w:rPr>
          <w:noProof/>
          <w:lang w:eastAsia="de-DE"/>
        </w:rPr>
        <w:drawing>
          <wp:anchor distT="0" distB="64770" distL="114300" distR="114300" simplePos="0" relativeHeight="251693568" behindDoc="1" locked="1" layoutInCell="1" allowOverlap="1" wp14:anchorId="27179BF3" wp14:editId="4FC691B1">
            <wp:simplePos x="0" y="0"/>
            <wp:positionH relativeFrom="column">
              <wp:posOffset>-187960</wp:posOffset>
            </wp:positionH>
            <wp:positionV relativeFrom="paragraph">
              <wp:posOffset>396240</wp:posOffset>
            </wp:positionV>
            <wp:extent cx="6124680" cy="1533600"/>
            <wp:effectExtent l="0" t="0" r="0" b="0"/>
            <wp:wrapSquare wrapText="bothSides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d01_352594_kv_07##Schriftwarnung##_0002_2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4680" cy="1533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7575F" w:rsidRPr="0017575F">
        <w:t>Eduard Mörike</w:t>
      </w:r>
      <w:r w:rsidR="0017575F">
        <w:t xml:space="preserve">: </w:t>
      </w:r>
      <w:r w:rsidR="0017575F" w:rsidRPr="0017575F">
        <w:t>Auf einer Wanderung</w:t>
      </w:r>
      <w:r w:rsidR="00CC5EFA">
        <w:t xml:space="preserve"> </w:t>
      </w:r>
      <w:r w:rsidR="00D076F7">
        <w:t>(1845/46)</w:t>
      </w:r>
    </w:p>
    <w:p w:rsidR="00A2672E" w:rsidRDefault="004F1AC8" w:rsidP="00632F50">
      <w:pPr>
        <w:pStyle w:val="05QuelleBU"/>
      </w:pPr>
      <w:r w:rsidRPr="004F1AC8">
        <w:t xml:space="preserve">Quelle: Eduard Mörike: Auf einer Wanderung (1845/46). In: Frankfurter Anthologie. Gedichte und Interpretationen. </w:t>
      </w:r>
      <w:r>
        <w:br/>
      </w:r>
      <w:r w:rsidRPr="004F1AC8">
        <w:t>Hrsg. v. Marcel Reich-Ranicki. Insel Frankfurt am Main 1990, S. 55.</w:t>
      </w:r>
    </w:p>
    <w:p w:rsidR="00CC5EFA" w:rsidRDefault="00CC5EFA" w:rsidP="00CC5EFA">
      <w:pPr>
        <w:pStyle w:val="02AufgabemNrv12n0"/>
      </w:pPr>
      <w:r w:rsidRPr="0005377B">
        <w:rPr>
          <w:rStyle w:val="02AufgabeNrZF"/>
        </w:rPr>
        <w:t> </w:t>
      </w:r>
      <w:r>
        <w:rPr>
          <w:rStyle w:val="02AufgabeNrZF"/>
        </w:rPr>
        <w:t>6</w:t>
      </w:r>
      <w:r w:rsidRPr="0005377B">
        <w:rPr>
          <w:rStyle w:val="02AufgabeNrZF"/>
        </w:rPr>
        <w:t> </w:t>
      </w:r>
      <w:r w:rsidRPr="00460CB1">
        <w:tab/>
      </w:r>
      <w:r>
        <w:t xml:space="preserve">Untersuchen Sie </w:t>
      </w:r>
      <w:r w:rsidR="00665D9D">
        <w:t xml:space="preserve">in Eduard Mörikes Gedicht </w:t>
      </w:r>
      <w:r>
        <w:t xml:space="preserve">die Wirkung des Städtchens auf das lyrische Ich, indem Sie </w:t>
      </w:r>
    </w:p>
    <w:p w:rsidR="00CC5EFA" w:rsidRDefault="00CC5EFA" w:rsidP="00632F50">
      <w:pPr>
        <w:pStyle w:val="02AufgabeTextAufzStrich05"/>
      </w:pPr>
      <w:r>
        <w:t>die Adjektive und sprachliche</w:t>
      </w:r>
      <w:r w:rsidR="00BD320F">
        <w:t>n</w:t>
      </w:r>
      <w:r>
        <w:t xml:space="preserve"> Mittel unterstreichen und ihre Wirkung deuten,</w:t>
      </w:r>
    </w:p>
    <w:p w:rsidR="00CC5EFA" w:rsidRDefault="00CC5EFA" w:rsidP="00632F50">
      <w:pPr>
        <w:pStyle w:val="02AufgabeTextAufzStrich05"/>
      </w:pPr>
      <w:r>
        <w:t>die Farben hinsichtlich ihrer Wirkung untersuchen,</w:t>
      </w:r>
    </w:p>
    <w:p w:rsidR="00E251F6" w:rsidRDefault="00CC5EFA" w:rsidP="00632F50">
      <w:pPr>
        <w:pStyle w:val="02AufgabeTextAufzStrich05"/>
      </w:pPr>
      <w:r>
        <w:t>die Gefühle des lyrischen Ichs erläutern.</w:t>
      </w:r>
    </w:p>
    <w:p w:rsidR="00E251F6" w:rsidRDefault="00E251F6" w:rsidP="00E251F6">
      <w:pPr>
        <w:pStyle w:val="02AufgabemNrv12n0"/>
        <w:spacing w:before="0"/>
        <w:ind w:firstLine="0"/>
      </w:pPr>
    </w:p>
    <w:tbl>
      <w:tblPr>
        <w:tblStyle w:val="KlettTabneu2018-02-23"/>
        <w:tblW w:w="0" w:type="auto"/>
        <w:tblLook w:val="04A0" w:firstRow="1" w:lastRow="0" w:firstColumn="1" w:lastColumn="0" w:noHBand="0" w:noVBand="1"/>
      </w:tblPr>
      <w:tblGrid>
        <w:gridCol w:w="3024"/>
        <w:gridCol w:w="3024"/>
        <w:gridCol w:w="3024"/>
      </w:tblGrid>
      <w:tr w:rsidR="00453E58" w:rsidRPr="002E77E7" w:rsidTr="002E77E7">
        <w:tc>
          <w:tcPr>
            <w:tcW w:w="3024" w:type="dxa"/>
            <w:tcBorders>
              <w:top w:val="nil"/>
              <w:bottom w:val="single" w:sz="8" w:space="0" w:color="auto"/>
            </w:tcBorders>
          </w:tcPr>
          <w:p w:rsidR="00453E58" w:rsidRPr="002E77E7" w:rsidRDefault="00453E58" w:rsidP="002E77E7">
            <w:pPr>
              <w:pStyle w:val="02AufgabeTextv0n0"/>
              <w:rPr>
                <w:b/>
              </w:rPr>
            </w:pPr>
            <w:r w:rsidRPr="002E77E7">
              <w:rPr>
                <w:b/>
              </w:rPr>
              <w:t>Adjektive, sprachliche Mittel</w:t>
            </w:r>
          </w:p>
        </w:tc>
        <w:tc>
          <w:tcPr>
            <w:tcW w:w="3024" w:type="dxa"/>
            <w:tcBorders>
              <w:top w:val="nil"/>
              <w:bottom w:val="single" w:sz="8" w:space="0" w:color="auto"/>
            </w:tcBorders>
          </w:tcPr>
          <w:p w:rsidR="00453E58" w:rsidRPr="002E77E7" w:rsidRDefault="00453E58" w:rsidP="002E77E7">
            <w:pPr>
              <w:pStyle w:val="02AufgabeTextv0n0"/>
              <w:rPr>
                <w:b/>
              </w:rPr>
            </w:pPr>
            <w:r w:rsidRPr="002E77E7">
              <w:rPr>
                <w:b/>
              </w:rPr>
              <w:t>Wirkung</w:t>
            </w:r>
          </w:p>
        </w:tc>
        <w:tc>
          <w:tcPr>
            <w:tcW w:w="3024" w:type="dxa"/>
            <w:tcBorders>
              <w:top w:val="nil"/>
              <w:bottom w:val="single" w:sz="8" w:space="0" w:color="auto"/>
            </w:tcBorders>
          </w:tcPr>
          <w:p w:rsidR="00453E58" w:rsidRPr="002E77E7" w:rsidRDefault="00453E58" w:rsidP="002E77E7">
            <w:pPr>
              <w:pStyle w:val="02AufgabeTextv0n0"/>
              <w:rPr>
                <w:b/>
              </w:rPr>
            </w:pPr>
            <w:r w:rsidRPr="002E77E7">
              <w:rPr>
                <w:b/>
              </w:rPr>
              <w:t>Gefühle des lyrischen Ichs</w:t>
            </w:r>
          </w:p>
        </w:tc>
      </w:tr>
      <w:tr w:rsidR="00453E58" w:rsidTr="002E77E7">
        <w:tc>
          <w:tcPr>
            <w:tcW w:w="3024" w:type="dxa"/>
            <w:tcBorders>
              <w:top w:val="single" w:sz="8" w:space="0" w:color="auto"/>
            </w:tcBorders>
          </w:tcPr>
          <w:p w:rsidR="00453E58" w:rsidRPr="00632F50" w:rsidRDefault="00453E58" w:rsidP="002E77E7">
            <w:pPr>
              <w:pStyle w:val="02AufgabeTextv0n0"/>
              <w:rPr>
                <w:rFonts w:cs="Arial"/>
              </w:rPr>
            </w:pPr>
            <w:r w:rsidRPr="00632F50">
              <w:rPr>
                <w:rFonts w:cs="Arial"/>
              </w:rPr>
              <w:t>freundliches Städtchen (Deminutiv)</w:t>
            </w:r>
          </w:p>
          <w:p w:rsidR="00453E58" w:rsidRPr="00632F50" w:rsidRDefault="00453E58" w:rsidP="002E77E7">
            <w:pPr>
              <w:pStyle w:val="02AufgabeTextv0n0"/>
              <w:rPr>
                <w:rFonts w:cs="Arial"/>
              </w:rPr>
            </w:pPr>
            <w:r w:rsidRPr="00632F50">
              <w:rPr>
                <w:rFonts w:cs="Arial"/>
              </w:rPr>
              <w:t>…</w:t>
            </w:r>
          </w:p>
          <w:p w:rsidR="00453E58" w:rsidRDefault="00453E58" w:rsidP="002E77E7">
            <w:pPr>
              <w:pStyle w:val="02AufgabeTextv0n0"/>
              <w:rPr>
                <w:rFonts w:cs="Arial"/>
              </w:rPr>
            </w:pPr>
          </w:p>
          <w:p w:rsidR="00972FCC" w:rsidRDefault="00972FCC" w:rsidP="002E77E7">
            <w:pPr>
              <w:pStyle w:val="02AufgabeTextv0n0"/>
              <w:rPr>
                <w:rFonts w:cs="Arial"/>
              </w:rPr>
            </w:pPr>
          </w:p>
          <w:p w:rsidR="00972FCC" w:rsidRDefault="00972FCC" w:rsidP="002E77E7">
            <w:pPr>
              <w:pStyle w:val="02AufgabeTextv0n0"/>
              <w:rPr>
                <w:rFonts w:cs="Arial"/>
              </w:rPr>
            </w:pPr>
          </w:p>
          <w:p w:rsidR="00972FCC" w:rsidRPr="00632F50" w:rsidRDefault="00972FCC" w:rsidP="002E77E7">
            <w:pPr>
              <w:pStyle w:val="02AufgabeTextv0n0"/>
              <w:rPr>
                <w:rFonts w:cs="Arial"/>
              </w:rPr>
            </w:pPr>
          </w:p>
          <w:p w:rsidR="00453E58" w:rsidRPr="00632F50" w:rsidRDefault="00453E58" w:rsidP="002E77E7">
            <w:pPr>
              <w:pStyle w:val="02AufgabeTextv0n0"/>
              <w:rPr>
                <w:rFonts w:cs="Arial"/>
              </w:rPr>
            </w:pPr>
          </w:p>
          <w:p w:rsidR="00453E58" w:rsidRPr="00632F50" w:rsidRDefault="00453E58" w:rsidP="002E77E7">
            <w:pPr>
              <w:pStyle w:val="02AufgabeTextv0n0"/>
              <w:rPr>
                <w:rFonts w:cs="Arial"/>
              </w:rPr>
            </w:pPr>
          </w:p>
          <w:p w:rsidR="00453E58" w:rsidRPr="00632F50" w:rsidRDefault="00453E58" w:rsidP="002E77E7">
            <w:pPr>
              <w:pStyle w:val="02AufgabeTextv0n0"/>
              <w:rPr>
                <w:rFonts w:cs="Arial"/>
              </w:rPr>
            </w:pPr>
          </w:p>
        </w:tc>
        <w:tc>
          <w:tcPr>
            <w:tcW w:w="3024" w:type="dxa"/>
            <w:tcBorders>
              <w:top w:val="single" w:sz="8" w:space="0" w:color="auto"/>
            </w:tcBorders>
          </w:tcPr>
          <w:p w:rsidR="00453E58" w:rsidRPr="00632F50" w:rsidRDefault="00665D9D" w:rsidP="002E77E7">
            <w:pPr>
              <w:pStyle w:val="02AufgabeTextv0n0"/>
              <w:rPr>
                <w:rFonts w:cs="Arial"/>
              </w:rPr>
            </w:pPr>
            <w:r>
              <w:rPr>
                <w:rFonts w:cs="Arial"/>
              </w:rPr>
              <w:t>be</w:t>
            </w:r>
            <w:r w:rsidR="00453E58" w:rsidRPr="00632F50">
              <w:rPr>
                <w:rFonts w:cs="Arial"/>
              </w:rPr>
              <w:t>schauliche kleine Stadt</w:t>
            </w:r>
          </w:p>
        </w:tc>
        <w:tc>
          <w:tcPr>
            <w:tcW w:w="3024" w:type="dxa"/>
            <w:tcBorders>
              <w:top w:val="single" w:sz="8" w:space="0" w:color="auto"/>
            </w:tcBorders>
          </w:tcPr>
          <w:p w:rsidR="00453E58" w:rsidRPr="00632F50" w:rsidRDefault="00453E58" w:rsidP="002E77E7">
            <w:pPr>
              <w:pStyle w:val="02AufgabeTextv0n0"/>
              <w:rPr>
                <w:rFonts w:cs="Arial"/>
              </w:rPr>
            </w:pPr>
            <w:r w:rsidRPr="00632F50">
              <w:rPr>
                <w:rFonts w:cs="Arial"/>
              </w:rPr>
              <w:t>Wohlsein</w:t>
            </w:r>
          </w:p>
        </w:tc>
      </w:tr>
    </w:tbl>
    <w:p w:rsidR="00242092" w:rsidRDefault="00242092" w:rsidP="00242092">
      <w:pPr>
        <w:pStyle w:val="02AufgabemNrv12n0"/>
      </w:pPr>
      <w:r w:rsidRPr="0005377B">
        <w:rPr>
          <w:rStyle w:val="02AufgabeNrZF"/>
        </w:rPr>
        <w:lastRenderedPageBreak/>
        <w:t> </w:t>
      </w:r>
      <w:r>
        <w:rPr>
          <w:rStyle w:val="02AufgabeNrZF"/>
        </w:rPr>
        <w:t>7</w:t>
      </w:r>
      <w:r w:rsidRPr="0005377B">
        <w:rPr>
          <w:rStyle w:val="02AufgabeNrZF"/>
        </w:rPr>
        <w:t> </w:t>
      </w:r>
      <w:r w:rsidRPr="00460CB1">
        <w:tab/>
      </w:r>
      <w:r>
        <w:t>Nehmen Sie zu</w:t>
      </w:r>
      <w:bookmarkStart w:id="1" w:name="_GoBack"/>
      <w:bookmarkEnd w:id="1"/>
      <w:r>
        <w:t xml:space="preserve"> folgenden Deutungen von Hans Mayer Stellung:</w:t>
      </w:r>
    </w:p>
    <w:p w:rsidR="002E77E7" w:rsidRPr="002E77E7" w:rsidRDefault="002E77E7" w:rsidP="002E77E7">
      <w:pPr>
        <w:pStyle w:val="02AufgabeTextv0n0"/>
      </w:pPr>
    </w:p>
    <w:tbl>
      <w:tblPr>
        <w:tblStyle w:val="KlettTabneu2018-02-23"/>
        <w:tblW w:w="0" w:type="auto"/>
        <w:tblLook w:val="04A0" w:firstRow="1" w:lastRow="0" w:firstColumn="1" w:lastColumn="0" w:noHBand="0" w:noVBand="1"/>
      </w:tblPr>
      <w:tblGrid>
        <w:gridCol w:w="4139"/>
        <w:gridCol w:w="4932"/>
      </w:tblGrid>
      <w:tr w:rsidR="00242092" w:rsidRPr="002E77E7" w:rsidTr="002E77E7">
        <w:trPr>
          <w:trHeight w:val="250"/>
        </w:trPr>
        <w:tc>
          <w:tcPr>
            <w:tcW w:w="4139" w:type="dxa"/>
          </w:tcPr>
          <w:p w:rsidR="00242092" w:rsidRPr="002E77E7" w:rsidRDefault="006D3420" w:rsidP="002E77E7">
            <w:pPr>
              <w:pStyle w:val="02AufgabeTextv0n0"/>
              <w:rPr>
                <w:b/>
              </w:rPr>
            </w:pPr>
            <w:r>
              <w:rPr>
                <w:noProof/>
                <w:lang w:eastAsia="de-DE"/>
              </w:rPr>
              <w:drawing>
                <wp:anchor distT="0" distB="0" distL="114300" distR="114300" simplePos="0" relativeHeight="251697664" behindDoc="1" locked="1" layoutInCell="1" allowOverlap="1" wp14:anchorId="78A10D74" wp14:editId="558E1B6B">
                  <wp:simplePos x="0" y="0"/>
                  <wp:positionH relativeFrom="column">
                    <wp:posOffset>-12065</wp:posOffset>
                  </wp:positionH>
                  <wp:positionV relativeFrom="paragraph">
                    <wp:posOffset>266065</wp:posOffset>
                  </wp:positionV>
                  <wp:extent cx="2496185" cy="4430395"/>
                  <wp:effectExtent l="0" t="0" r="0" b="0"/>
                  <wp:wrapNone/>
                  <wp:docPr id="6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wd01_352594_kv_07##Schriftwarnung##_0003.pn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96185" cy="44303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242092" w:rsidRPr="002E77E7">
              <w:rPr>
                <w:b/>
              </w:rPr>
              <w:t>Deutung von Hans Mayer</w:t>
            </w:r>
          </w:p>
        </w:tc>
        <w:tc>
          <w:tcPr>
            <w:tcW w:w="4932" w:type="dxa"/>
          </w:tcPr>
          <w:p w:rsidR="00242092" w:rsidRPr="002E77E7" w:rsidRDefault="00242092" w:rsidP="002E77E7">
            <w:pPr>
              <w:pStyle w:val="02AufgabeTextv0n0"/>
              <w:rPr>
                <w:b/>
              </w:rPr>
            </w:pPr>
            <w:r w:rsidRPr="002E77E7">
              <w:rPr>
                <w:b/>
              </w:rPr>
              <w:t>Stellungnahme</w:t>
            </w:r>
          </w:p>
        </w:tc>
      </w:tr>
      <w:tr w:rsidR="00242092" w:rsidTr="002E77E7">
        <w:tc>
          <w:tcPr>
            <w:tcW w:w="4139" w:type="dxa"/>
          </w:tcPr>
          <w:p w:rsidR="00242092" w:rsidRPr="00242092" w:rsidRDefault="00242092" w:rsidP="002E77E7">
            <w:pPr>
              <w:pStyle w:val="01Fremdtext"/>
              <w:ind w:right="0"/>
              <w:jc w:val="left"/>
            </w:pPr>
          </w:p>
        </w:tc>
        <w:tc>
          <w:tcPr>
            <w:tcW w:w="4932" w:type="dxa"/>
          </w:tcPr>
          <w:p w:rsidR="00242092" w:rsidRDefault="00242092" w:rsidP="006D3420">
            <w:pPr>
              <w:pStyle w:val="01Fremdtext"/>
            </w:pPr>
          </w:p>
          <w:p w:rsidR="006D3420" w:rsidRDefault="006D3420" w:rsidP="006D3420">
            <w:pPr>
              <w:pStyle w:val="01Fremdtext"/>
            </w:pPr>
          </w:p>
          <w:p w:rsidR="006D3420" w:rsidRDefault="006D3420" w:rsidP="006D3420">
            <w:pPr>
              <w:pStyle w:val="01Fremdtext"/>
            </w:pPr>
          </w:p>
          <w:p w:rsidR="006D3420" w:rsidRDefault="006D3420" w:rsidP="006D3420">
            <w:pPr>
              <w:pStyle w:val="01Fremdtext"/>
            </w:pPr>
          </w:p>
          <w:p w:rsidR="006D3420" w:rsidRDefault="006D3420" w:rsidP="006D3420">
            <w:pPr>
              <w:pStyle w:val="01Fremdtext"/>
            </w:pPr>
            <w:r>
              <w:t xml:space="preserve"> </w:t>
            </w:r>
          </w:p>
        </w:tc>
      </w:tr>
      <w:tr w:rsidR="00242092" w:rsidTr="002E77E7">
        <w:tc>
          <w:tcPr>
            <w:tcW w:w="4139" w:type="dxa"/>
          </w:tcPr>
          <w:p w:rsidR="00242092" w:rsidRDefault="00242092" w:rsidP="002E77E7">
            <w:pPr>
              <w:pStyle w:val="01Fremdtext"/>
              <w:ind w:right="0"/>
              <w:jc w:val="left"/>
            </w:pPr>
          </w:p>
        </w:tc>
        <w:tc>
          <w:tcPr>
            <w:tcW w:w="4932" w:type="dxa"/>
          </w:tcPr>
          <w:p w:rsidR="00242092" w:rsidRDefault="00242092" w:rsidP="006D3420">
            <w:pPr>
              <w:pStyle w:val="01Fremdtext"/>
            </w:pPr>
          </w:p>
          <w:p w:rsidR="006D3420" w:rsidRDefault="006D3420" w:rsidP="006D3420">
            <w:pPr>
              <w:pStyle w:val="01Fremdtext"/>
            </w:pPr>
          </w:p>
          <w:p w:rsidR="006D3420" w:rsidRDefault="006D3420" w:rsidP="006D3420">
            <w:pPr>
              <w:pStyle w:val="01Fremdtext"/>
            </w:pPr>
          </w:p>
          <w:p w:rsidR="006D3420" w:rsidRDefault="006D3420" w:rsidP="006D3420">
            <w:pPr>
              <w:pStyle w:val="01Fremdtext"/>
            </w:pPr>
          </w:p>
          <w:p w:rsidR="006D3420" w:rsidRDefault="006D3420" w:rsidP="006D3420">
            <w:pPr>
              <w:pStyle w:val="01Fremdtext"/>
            </w:pPr>
          </w:p>
          <w:p w:rsidR="006D3420" w:rsidRDefault="006D3420" w:rsidP="006D3420">
            <w:pPr>
              <w:pStyle w:val="01Fremdtext"/>
            </w:pPr>
            <w:r>
              <w:t xml:space="preserve"> </w:t>
            </w:r>
          </w:p>
        </w:tc>
      </w:tr>
      <w:tr w:rsidR="00242092" w:rsidTr="002E77E7">
        <w:tc>
          <w:tcPr>
            <w:tcW w:w="4139" w:type="dxa"/>
          </w:tcPr>
          <w:p w:rsidR="00242092" w:rsidRDefault="00242092" w:rsidP="002E77E7">
            <w:pPr>
              <w:pStyle w:val="01Fremdtext"/>
              <w:ind w:right="0"/>
              <w:jc w:val="left"/>
            </w:pPr>
          </w:p>
        </w:tc>
        <w:tc>
          <w:tcPr>
            <w:tcW w:w="4932" w:type="dxa"/>
          </w:tcPr>
          <w:p w:rsidR="00242092" w:rsidRDefault="00242092" w:rsidP="006D3420">
            <w:pPr>
              <w:pStyle w:val="01Fremdtext"/>
            </w:pPr>
          </w:p>
          <w:p w:rsidR="006D3420" w:rsidRDefault="006D3420" w:rsidP="006D3420">
            <w:pPr>
              <w:pStyle w:val="01Fremdtext"/>
            </w:pPr>
          </w:p>
          <w:p w:rsidR="006D3420" w:rsidRDefault="006D3420" w:rsidP="006D3420">
            <w:pPr>
              <w:pStyle w:val="01Fremdtext"/>
            </w:pPr>
          </w:p>
          <w:p w:rsidR="006D3420" w:rsidRDefault="006D3420" w:rsidP="006D3420">
            <w:pPr>
              <w:pStyle w:val="01Fremdtext"/>
            </w:pPr>
          </w:p>
          <w:p w:rsidR="006D3420" w:rsidRDefault="006D3420" w:rsidP="006D3420">
            <w:pPr>
              <w:pStyle w:val="01Fremdtext"/>
            </w:pPr>
            <w:r>
              <w:t xml:space="preserve"> </w:t>
            </w:r>
          </w:p>
        </w:tc>
      </w:tr>
      <w:tr w:rsidR="00242092" w:rsidTr="002E77E7">
        <w:tc>
          <w:tcPr>
            <w:tcW w:w="4139" w:type="dxa"/>
          </w:tcPr>
          <w:p w:rsidR="00242092" w:rsidRDefault="00242092" w:rsidP="002E77E7">
            <w:pPr>
              <w:pStyle w:val="01Fremdtext"/>
              <w:ind w:right="0"/>
              <w:jc w:val="left"/>
            </w:pPr>
          </w:p>
        </w:tc>
        <w:tc>
          <w:tcPr>
            <w:tcW w:w="4932" w:type="dxa"/>
          </w:tcPr>
          <w:p w:rsidR="00242092" w:rsidRDefault="00242092" w:rsidP="006D3420">
            <w:pPr>
              <w:pStyle w:val="01Fremdtext"/>
            </w:pPr>
          </w:p>
          <w:p w:rsidR="006D3420" w:rsidRDefault="006D3420" w:rsidP="006D3420">
            <w:pPr>
              <w:pStyle w:val="01Fremdtext"/>
            </w:pPr>
          </w:p>
          <w:p w:rsidR="006D3420" w:rsidRDefault="006D3420" w:rsidP="006D3420">
            <w:pPr>
              <w:pStyle w:val="01Fremdtext"/>
            </w:pPr>
          </w:p>
          <w:p w:rsidR="006D3420" w:rsidRDefault="006D3420" w:rsidP="006D3420">
            <w:pPr>
              <w:pStyle w:val="01Fremdtext"/>
            </w:pPr>
          </w:p>
          <w:p w:rsidR="006D3420" w:rsidRDefault="006D3420" w:rsidP="006D3420">
            <w:pPr>
              <w:pStyle w:val="01Fremdtext"/>
            </w:pPr>
            <w:r>
              <w:t xml:space="preserve"> </w:t>
            </w:r>
          </w:p>
        </w:tc>
      </w:tr>
      <w:tr w:rsidR="00242092" w:rsidTr="002E77E7">
        <w:tc>
          <w:tcPr>
            <w:tcW w:w="4139" w:type="dxa"/>
          </w:tcPr>
          <w:p w:rsidR="00242092" w:rsidRDefault="00242092" w:rsidP="002E77E7">
            <w:pPr>
              <w:pStyle w:val="01Fremdtext"/>
              <w:ind w:right="0"/>
              <w:jc w:val="left"/>
            </w:pPr>
          </w:p>
        </w:tc>
        <w:tc>
          <w:tcPr>
            <w:tcW w:w="4932" w:type="dxa"/>
          </w:tcPr>
          <w:p w:rsidR="00242092" w:rsidRDefault="00242092" w:rsidP="006D3420">
            <w:pPr>
              <w:pStyle w:val="01Fremdtext"/>
            </w:pPr>
          </w:p>
          <w:p w:rsidR="006D3420" w:rsidRDefault="006D3420" w:rsidP="006D3420">
            <w:pPr>
              <w:pStyle w:val="01Fremdtext"/>
            </w:pPr>
          </w:p>
          <w:p w:rsidR="006D3420" w:rsidRDefault="006D3420" w:rsidP="006D3420">
            <w:pPr>
              <w:pStyle w:val="01Fremdtext"/>
            </w:pPr>
          </w:p>
          <w:p w:rsidR="006D3420" w:rsidRDefault="006D3420" w:rsidP="006D3420">
            <w:pPr>
              <w:pStyle w:val="01Fremdtext"/>
            </w:pPr>
          </w:p>
          <w:p w:rsidR="006D3420" w:rsidRDefault="006D3420" w:rsidP="006D3420">
            <w:pPr>
              <w:pStyle w:val="01Fremdtext"/>
            </w:pPr>
            <w:r>
              <w:t xml:space="preserve"> </w:t>
            </w:r>
          </w:p>
        </w:tc>
      </w:tr>
    </w:tbl>
    <w:p w:rsidR="00666BC0" w:rsidRPr="00666BC0" w:rsidRDefault="009F110F" w:rsidP="00666BC0">
      <w:pPr>
        <w:pStyle w:val="05QuelleBU"/>
      </w:pPr>
      <w:r w:rsidRPr="009F110F">
        <w:t xml:space="preserve">Quelle: Eduard Mörike: Auf einer Wanderung (1845/46). In: Frankfurter Anthologie. Gedichte und Interpretationen. </w:t>
      </w:r>
      <w:r>
        <w:br/>
      </w:r>
      <w:r w:rsidRPr="009F110F">
        <w:t>Hrsg. v. Marcel Reich-Ranicki. Insel Frankfurt am Main 1990, S. 56–58.</w:t>
      </w:r>
    </w:p>
    <w:p w:rsidR="00021FAE" w:rsidRDefault="00242092" w:rsidP="00632F50">
      <w:pPr>
        <w:pStyle w:val="02AufgabemNrv12n0"/>
      </w:pPr>
      <w:r w:rsidRPr="0005377B">
        <w:rPr>
          <w:rStyle w:val="02AufgabeNrZF"/>
        </w:rPr>
        <w:t> </w:t>
      </w:r>
      <w:r>
        <w:rPr>
          <w:rStyle w:val="02AufgabeNrZF"/>
        </w:rPr>
        <w:t>8</w:t>
      </w:r>
      <w:r w:rsidRPr="0005377B">
        <w:rPr>
          <w:rStyle w:val="02AufgabeNrZF"/>
        </w:rPr>
        <w:t> </w:t>
      </w:r>
      <w:r w:rsidRPr="00460CB1">
        <w:tab/>
      </w:r>
      <w:r>
        <w:t>Vergleichen Sie die Wirkung</w:t>
      </w:r>
      <w:r w:rsidR="00453E58">
        <w:t>, die die</w:t>
      </w:r>
      <w:r>
        <w:t xml:space="preserve"> lyrischen Sprecher in den Gedichten von Hugo von Hofmannsthal und Eduard Mörike </w:t>
      </w:r>
      <w:r w:rsidR="00453E58">
        <w:t>erzielen.</w:t>
      </w:r>
      <w:r w:rsidR="00C33CC0">
        <w:t xml:space="preserve"> Berücksichtigen Sie dabei etwa die Gedanken und Gefühle des lyrischen Ichs sowie</w:t>
      </w:r>
      <w:r w:rsidR="002E77E7">
        <w:t> </w:t>
      </w:r>
      <w:r w:rsidR="00C33CC0">
        <w:t xml:space="preserve">seine Motive für das Unterwegssein. </w:t>
      </w:r>
      <w:r w:rsidR="00453E58">
        <w:t>E</w:t>
      </w:r>
      <w:r>
        <w:t>rgänzen Sie</w:t>
      </w:r>
      <w:r w:rsidR="00453E58">
        <w:t xml:space="preserve"> den</w:t>
      </w:r>
      <w:r>
        <w:t xml:space="preserve"> folgenden Infokasten:</w:t>
      </w:r>
    </w:p>
    <w:p w:rsidR="00B25B4C" w:rsidRDefault="00B25B4C">
      <w:pPr>
        <w:suppressLineNumbers w:val="0"/>
      </w:pPr>
    </w:p>
    <w:tbl>
      <w:tblPr>
        <w:tblW w:w="10120" w:type="dxa"/>
        <w:tblInd w:w="-1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77"/>
        <w:gridCol w:w="9043"/>
      </w:tblGrid>
      <w:tr w:rsidR="00B25B4C" w:rsidRPr="00460CB1" w:rsidTr="009B4636">
        <w:trPr>
          <w:trHeight w:val="283"/>
        </w:trPr>
        <w:tc>
          <w:tcPr>
            <w:tcW w:w="1077" w:type="dxa"/>
            <w:tcBorders>
              <w:top w:val="nil"/>
              <w:left w:val="nil"/>
              <w:bottom w:val="nil"/>
              <w:right w:val="single" w:sz="18" w:space="0" w:color="595959"/>
            </w:tcBorders>
          </w:tcPr>
          <w:p w:rsidR="00B25B4C" w:rsidRPr="00460CB1" w:rsidRDefault="006D3420" w:rsidP="009B4636">
            <w:pPr>
              <w:keepNext/>
              <w:suppressLineNumbers w:val="0"/>
              <w:spacing w:before="80" w:after="80" w:line="240" w:lineRule="exact"/>
              <w:rPr>
                <w:rFonts w:ascii="Arial" w:eastAsia="SimSun" w:hAnsi="Arial" w:cs="ArialMT"/>
                <w:b/>
                <w:spacing w:val="1"/>
                <w:sz w:val="18"/>
                <w:lang w:eastAsia="zh-CN"/>
              </w:rPr>
            </w:pPr>
            <w:r>
              <w:rPr>
                <w:rFonts w:ascii="Arial" w:eastAsia="SimSun" w:hAnsi="Arial" w:cs="ArialMT"/>
                <w:b/>
                <w:noProof/>
                <w:spacing w:val="1"/>
                <w:sz w:val="18"/>
                <w:lang w:eastAsia="de-DE"/>
              </w:rPr>
              <w:pict>
                <v:rect id="Rechteck 1" o:spid="_x0000_s1046" style="position:absolute;margin-left:0;margin-top:-2.2pt;width:53.85pt;height:18.45pt;z-index:-2516546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" fillcolor="#5a5a5a" stroked="f">
                  <v:textbox>
                    <w:txbxContent>
                      <w:p w:rsidR="00B25B4C" w:rsidRDefault="00B25B4C" w:rsidP="00B25B4C">
                        <w:pPr>
                          <w:pStyle w:val="04InfoboxInfo"/>
                        </w:pPr>
                        <w:r>
                          <w:t>Info</w:t>
                        </w:r>
                      </w:p>
                    </w:txbxContent>
                  </v:textbox>
                  <w10:anchorlock/>
                </v:rect>
              </w:pict>
            </w:r>
          </w:p>
        </w:tc>
        <w:tc>
          <w:tcPr>
            <w:tcW w:w="9043" w:type="dxa"/>
            <w:tcBorders>
              <w:top w:val="single" w:sz="18" w:space="0" w:color="595959"/>
              <w:left w:val="single" w:sz="18" w:space="0" w:color="595959"/>
              <w:bottom w:val="single" w:sz="18" w:space="0" w:color="595959" w:themeColor="text1" w:themeTint="A6"/>
              <w:right w:val="single" w:sz="18" w:space="0" w:color="595959"/>
            </w:tcBorders>
            <w:shd w:val="clear" w:color="auto" w:fill="auto"/>
            <w:tcMar>
              <w:top w:w="0" w:type="dxa"/>
              <w:left w:w="170" w:type="dxa"/>
              <w:bottom w:w="113" w:type="dxa"/>
              <w:right w:w="170" w:type="dxa"/>
            </w:tcMar>
          </w:tcPr>
          <w:p w:rsidR="00BD320F" w:rsidRDefault="00BD320F" w:rsidP="002E77E7">
            <w:pPr>
              <w:pStyle w:val="02AufgabeTextv0n0"/>
              <w:tabs>
                <w:tab w:val="clear" w:pos="284"/>
                <w:tab w:val="clear" w:pos="9072"/>
                <w:tab w:val="left" w:pos="8505"/>
              </w:tabs>
              <w:spacing w:before="60"/>
            </w:pPr>
            <w:r>
              <w:rPr>
                <w:b/>
              </w:rPr>
              <w:t>Sprechsituation/lyrische</w:t>
            </w:r>
            <w:r w:rsidR="00453E58">
              <w:rPr>
                <w:b/>
              </w:rPr>
              <w:t>/</w:t>
            </w:r>
            <w:r>
              <w:rPr>
                <w:b/>
              </w:rPr>
              <w:t>r Sprecher/in</w:t>
            </w:r>
          </w:p>
          <w:p w:rsidR="00BD320F" w:rsidRPr="002E77E7" w:rsidRDefault="00BD320F" w:rsidP="002E77E7">
            <w:pPr>
              <w:pStyle w:val="02AufgabeTextv0n0"/>
            </w:pPr>
            <w:r w:rsidRPr="002E77E7">
              <w:t>Der Sprecher/</w:t>
            </w:r>
            <w:r w:rsidR="00EC4E4B" w:rsidRPr="002E77E7">
              <w:t xml:space="preserve">die </w:t>
            </w:r>
            <w:r w:rsidRPr="002E77E7">
              <w:t xml:space="preserve">Sprecherin eines Gedichtes ist nicht identisch mit dem Autor bzw. der Autorin. </w:t>
            </w:r>
            <w:r w:rsidR="002E77E7">
              <w:br/>
            </w:r>
            <w:r w:rsidRPr="002E77E7">
              <w:t>Wird er</w:t>
            </w:r>
            <w:r w:rsidR="00453E58" w:rsidRPr="002E77E7">
              <w:t>/sie</w:t>
            </w:r>
            <w:r w:rsidRPr="002E77E7">
              <w:t xml:space="preserve"> in der Ich-Form deutlich, nennt man ihn/sie </w:t>
            </w:r>
            <w:r w:rsidRPr="002E77E7">
              <w:rPr>
                <w:b/>
              </w:rPr>
              <w:t>lyrisches Ich</w:t>
            </w:r>
            <w:r w:rsidRPr="002E77E7">
              <w:t>. Wenn dieses lyrische Ich für eine Gruppe spricht oder den Leser/die Leserin in seine</w:t>
            </w:r>
            <w:r w:rsidR="00453E58" w:rsidRPr="002E77E7">
              <w:t>/ihre</w:t>
            </w:r>
            <w:r w:rsidRPr="002E77E7">
              <w:t xml:space="preserve"> Aussagen einbezieht, spricht man vom </w:t>
            </w:r>
            <w:r w:rsidRPr="002E77E7">
              <w:rPr>
                <w:b/>
              </w:rPr>
              <w:t>lyrischen Wir</w:t>
            </w:r>
            <w:r w:rsidRPr="002E77E7">
              <w:t xml:space="preserve">. Wird der Adressat des Gedichtes direkt genannt, spricht man vom </w:t>
            </w:r>
            <w:r w:rsidRPr="002E77E7">
              <w:rPr>
                <w:b/>
              </w:rPr>
              <w:t>lyrischen Du</w:t>
            </w:r>
            <w:r w:rsidRPr="002E77E7">
              <w:t xml:space="preserve">. </w:t>
            </w:r>
          </w:p>
          <w:p w:rsidR="00B25B4C" w:rsidRPr="00460CB1" w:rsidRDefault="00BD320F" w:rsidP="00EB4E7C">
            <w:pPr>
              <w:pStyle w:val="02AufgabeTextv0n0"/>
            </w:pPr>
            <w:r w:rsidRPr="002E77E7">
              <w:t>Auch wenn der Sprecher/die Sprecherin nicht direkt (durch Verwendung von Personalpronomen) in Erscheinung tritt, kann er oder sie durch Ausrufe, direkte Ansprache des Lesers oder die Formulierung von</w:t>
            </w:r>
            <w:r w:rsidR="002E77E7">
              <w:t> </w:t>
            </w:r>
            <w:r w:rsidRPr="002E77E7">
              <w:t xml:space="preserve">Wünschen oder Befehlen indirekt erkennbar werden. </w:t>
            </w:r>
          </w:p>
        </w:tc>
      </w:tr>
    </w:tbl>
    <w:p w:rsidR="004C6D9B" w:rsidRDefault="004C6D9B" w:rsidP="00342BFA">
      <w:pPr>
        <w:suppressLineNumbers w:val="0"/>
        <w:rPr>
          <w:rFonts w:eastAsia="SimSun" w:cs="ArialMT"/>
          <w:b/>
          <w:sz w:val="22"/>
          <w:lang w:eastAsia="zh-CN"/>
        </w:rPr>
      </w:pPr>
    </w:p>
    <w:p w:rsidR="00EB4E7C" w:rsidRDefault="00EB4E7C" w:rsidP="00EB4E7C">
      <w:pPr>
        <w:pStyle w:val="02AufgabeSchreibzeilenoText"/>
        <w:tabs>
          <w:tab w:val="clear" w:pos="9072"/>
          <w:tab w:val="left" w:pos="8505"/>
        </w:tabs>
        <w:rPr>
          <w:rFonts w:ascii="Arial" w:hAnsi="Arial" w:cs="Arial"/>
          <w:u w:val="none"/>
        </w:rPr>
      </w:pPr>
      <w:r w:rsidRPr="000E215D">
        <w:rPr>
          <w:rFonts w:ascii="Arial" w:hAnsi="Arial" w:cs="Arial"/>
          <w:u w:val="none"/>
        </w:rPr>
        <w:t xml:space="preserve">Die Er-/Sie-Form wirkt </w:t>
      </w:r>
      <w:r w:rsidRPr="002E77E7">
        <w:rPr>
          <w:rFonts w:ascii="Arial" w:hAnsi="Arial" w:cs="Arial"/>
        </w:rPr>
        <w:tab/>
      </w:r>
      <w:r w:rsidRPr="002E77E7">
        <w:rPr>
          <w:rFonts w:ascii="Arial" w:hAnsi="Arial" w:cs="Arial"/>
          <w:u w:val="none"/>
        </w:rPr>
        <w:t> .</w:t>
      </w:r>
    </w:p>
    <w:p w:rsidR="00EB4E7C" w:rsidRPr="002E77E7" w:rsidRDefault="00EB4E7C" w:rsidP="00EB4E7C">
      <w:pPr>
        <w:pStyle w:val="02AufgabeSchreibzeilenoText"/>
        <w:tabs>
          <w:tab w:val="clear" w:pos="9072"/>
          <w:tab w:val="left" w:pos="8505"/>
        </w:tabs>
        <w:rPr>
          <w:rFonts w:ascii="Arial" w:hAnsi="Arial" w:cs="Arial"/>
        </w:rPr>
      </w:pPr>
      <w:r w:rsidRPr="000E215D">
        <w:rPr>
          <w:rFonts w:ascii="Arial" w:hAnsi="Arial" w:cs="Arial"/>
          <w:u w:val="none"/>
        </w:rPr>
        <w:t xml:space="preserve">Die Ich-Form wirkt </w:t>
      </w:r>
      <w:r w:rsidRPr="002E77E7">
        <w:rPr>
          <w:rFonts w:ascii="Arial" w:hAnsi="Arial" w:cs="Arial"/>
        </w:rPr>
        <w:tab/>
      </w:r>
      <w:r w:rsidRPr="002E77E7">
        <w:rPr>
          <w:rFonts w:ascii="Arial" w:hAnsi="Arial" w:cs="Arial"/>
          <w:u w:val="none"/>
        </w:rPr>
        <w:t> .</w:t>
      </w:r>
    </w:p>
    <w:p w:rsidR="00EB4E7C" w:rsidRPr="00342BFA" w:rsidRDefault="00EB4E7C" w:rsidP="00EB4E7C">
      <w:pPr>
        <w:suppressLineNumbers w:val="0"/>
        <w:rPr>
          <w:rFonts w:eastAsia="SimSun" w:cs="ArialMT"/>
          <w:b/>
          <w:sz w:val="22"/>
          <w:lang w:eastAsia="zh-CN"/>
        </w:rPr>
      </w:pPr>
      <w:r w:rsidRPr="002E77E7">
        <w:rPr>
          <w:rFonts w:ascii="Arial" w:hAnsi="Arial" w:cs="Arial"/>
        </w:rPr>
        <w:tab/>
        <w:t> </w:t>
      </w:r>
    </w:p>
    <w:sectPr w:rsidR="00EB4E7C" w:rsidRPr="00342BFA" w:rsidSect="008C20EB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type w:val="continuous"/>
      <w:pgSz w:w="11906" w:h="16838"/>
      <w:pgMar w:top="1701" w:right="964" w:bottom="1418" w:left="1871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A716B" w:rsidRDefault="006A716B" w:rsidP="002236A5">
      <w:r>
        <w:separator/>
      </w:r>
    </w:p>
    <w:p w:rsidR="006A716B" w:rsidRDefault="006A716B"/>
  </w:endnote>
  <w:endnote w:type="continuationSeparator" w:id="0">
    <w:p w:rsidR="006A716B" w:rsidRDefault="006A716B" w:rsidP="002236A5">
      <w:r>
        <w:continuationSeparator/>
      </w:r>
    </w:p>
    <w:p w:rsidR="006A716B" w:rsidRDefault="006A716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-BoldM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MT">
    <w:altName w:val="Arial"/>
    <w:panose1 w:val="00000000000000000000"/>
    <w:charset w:val="00"/>
    <w:family w:val="swiss"/>
    <w:notTrueType/>
    <w:pitch w:val="default"/>
    <w:sig w:usb0="03000003" w:usb1="00000000" w:usb2="00000000" w:usb3="00000000" w:csb0="00000001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Arial Fett">
    <w:panose1 w:val="00000000000000000000"/>
    <w:charset w:val="00"/>
    <w:family w:val="roman"/>
    <w:notTrueType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24" w:type="dxa"/>
      <w:tblInd w:w="-1418" w:type="dxa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24"/>
      <w:gridCol w:w="1049"/>
      <w:gridCol w:w="860"/>
      <w:gridCol w:w="3867"/>
      <w:gridCol w:w="347"/>
      <w:gridCol w:w="3742"/>
      <w:gridCol w:w="1202"/>
      <w:gridCol w:w="33"/>
    </w:tblGrid>
    <w:tr w:rsidR="002168E1" w:rsidRPr="00C61517" w:rsidTr="007F2E9F">
      <w:trPr>
        <w:trHeight w:hRule="exact" w:val="255"/>
      </w:trPr>
      <w:tc>
        <w:tcPr>
          <w:tcW w:w="11924" w:type="dxa"/>
          <w:gridSpan w:val="8"/>
          <w:tcBorders>
            <w:top w:val="single" w:sz="4" w:space="0" w:color="auto"/>
          </w:tcBorders>
          <w:shd w:val="clear" w:color="auto" w:fill="auto"/>
          <w:tcMar>
            <w:left w:w="454" w:type="dxa"/>
          </w:tcMar>
        </w:tcPr>
        <w:p w:rsidR="002168E1" w:rsidRDefault="002168E1" w:rsidP="007F2E9F">
          <w:pPr>
            <w:pStyle w:val="09FussText"/>
          </w:pPr>
        </w:p>
      </w:tc>
    </w:tr>
    <w:tr w:rsidR="002168E1" w:rsidRPr="00C61517" w:rsidTr="007F2E9F">
      <w:trPr>
        <w:gridAfter w:val="1"/>
        <w:wAfter w:w="33" w:type="dxa"/>
        <w:trHeight w:hRule="exact" w:val="737"/>
      </w:trPr>
      <w:tc>
        <w:tcPr>
          <w:tcW w:w="824" w:type="dxa"/>
          <w:shd w:val="clear" w:color="auto" w:fill="auto"/>
          <w:tcMar>
            <w:left w:w="454" w:type="dxa"/>
          </w:tcMar>
        </w:tcPr>
        <w:p w:rsidR="002168E1" w:rsidRPr="00E75E6B" w:rsidRDefault="002168E1" w:rsidP="007F2E9F">
          <w:pPr>
            <w:pStyle w:val="09FussPaginalinks"/>
          </w:pPr>
          <w:r>
            <w:t>2</w:t>
          </w:r>
        </w:p>
      </w:tc>
      <w:tc>
        <w:tcPr>
          <w:tcW w:w="1049" w:type="dxa"/>
          <w:shd w:val="clear" w:color="auto" w:fill="auto"/>
        </w:tcPr>
        <w:p w:rsidR="002168E1" w:rsidRPr="00C61517" w:rsidRDefault="002168E1" w:rsidP="007F2E9F">
          <w:pPr>
            <w:tabs>
              <w:tab w:val="left" w:pos="1065"/>
              <w:tab w:val="right" w:pos="2380"/>
            </w:tabs>
            <w:spacing w:line="200" w:lineRule="exact"/>
            <w:rPr>
              <w:rFonts w:cs="Arial"/>
              <w:sz w:val="16"/>
              <w:szCs w:val="16"/>
            </w:rPr>
          </w:pPr>
        </w:p>
      </w:tc>
      <w:tc>
        <w:tcPr>
          <w:tcW w:w="860" w:type="dxa"/>
          <w:shd w:val="clear" w:color="auto" w:fill="auto"/>
        </w:tcPr>
        <w:p w:rsidR="002168E1" w:rsidRPr="00995692" w:rsidRDefault="002168E1" w:rsidP="007F2E9F">
          <w:pPr>
            <w:pStyle w:val="09Fusslogo"/>
          </w:pPr>
          <w:r>
            <w:rPr>
              <w:noProof/>
            </w:rPr>
            <w:drawing>
              <wp:inline distT="0" distB="0" distL="0" distR="0" wp14:anchorId="0F05D4D5" wp14:editId="6DC2A720">
                <wp:extent cx="438150" cy="219075"/>
                <wp:effectExtent l="0" t="0" r="0" b="9525"/>
                <wp:docPr id="22" name="Bild 1" descr="Klett_LAw_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Klett_LAw_S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3815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:rsidR="002168E1" w:rsidRPr="00C61517" w:rsidRDefault="002168E1" w:rsidP="00354182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3867" w:type="dxa"/>
          <w:shd w:val="clear" w:color="auto" w:fill="auto"/>
        </w:tcPr>
        <w:p w:rsidR="002168E1" w:rsidRPr="001B26AA" w:rsidRDefault="002168E1" w:rsidP="007F2E9F">
          <w:pPr>
            <w:pStyle w:val="09FussText"/>
            <w:spacing w:before="30"/>
          </w:pPr>
          <w:r w:rsidRPr="00CF5FF3">
            <w:t>© Ernst K</w:t>
          </w:r>
          <w:r>
            <w:t>lett Verlag GmbH, Stuttgart 2016</w:t>
          </w:r>
          <w:r w:rsidRPr="00CF5FF3">
            <w:t xml:space="preserve"> | www.klett.de | ISBN 978-3-12-35</w:t>
          </w:r>
          <w:r>
            <w:t>2586-5</w:t>
          </w:r>
        </w:p>
        <w:p w:rsidR="002168E1" w:rsidRPr="001B26AA" w:rsidRDefault="002168E1" w:rsidP="007F2E9F">
          <w:pPr>
            <w:pStyle w:val="09FussText"/>
          </w:pPr>
          <w:r w:rsidRPr="001B26AA">
            <w:t>Alle Rechte vorbehalten. Von dieser Druckvorlage ist die Vervielfältigung für den eigenen Unterrichtsgebrauch gestattet. Die Kopiergebühren sind abgegolten.</w:t>
          </w:r>
        </w:p>
      </w:tc>
      <w:tc>
        <w:tcPr>
          <w:tcW w:w="347" w:type="dxa"/>
          <w:shd w:val="clear" w:color="auto" w:fill="auto"/>
        </w:tcPr>
        <w:p w:rsidR="002168E1" w:rsidRPr="00C61517" w:rsidRDefault="002168E1" w:rsidP="007F2E9F">
          <w:pPr>
            <w:spacing w:line="200" w:lineRule="exact"/>
            <w:ind w:left="227"/>
            <w:rPr>
              <w:rFonts w:cs="Arial"/>
              <w:sz w:val="16"/>
              <w:szCs w:val="16"/>
            </w:rPr>
          </w:pPr>
        </w:p>
      </w:tc>
      <w:tc>
        <w:tcPr>
          <w:tcW w:w="3742" w:type="dxa"/>
          <w:shd w:val="clear" w:color="auto" w:fill="auto"/>
        </w:tcPr>
        <w:p w:rsidR="002168E1" w:rsidRDefault="002168E1" w:rsidP="007F2E9F">
          <w:pPr>
            <w:pStyle w:val="09FussText"/>
            <w:spacing w:before="30"/>
          </w:pPr>
          <w:r>
            <w:t>NAME:</w:t>
          </w:r>
          <w:r>
            <w:br/>
          </w:r>
        </w:p>
        <w:p w:rsidR="002168E1" w:rsidRPr="001C4596" w:rsidRDefault="002168E1" w:rsidP="007F2E9F">
          <w:pPr>
            <w:pStyle w:val="09FussText"/>
            <w:rPr>
              <w:b/>
            </w:rPr>
          </w:pPr>
          <w:r w:rsidRPr="001C4596">
            <w:t>DATUM</w:t>
          </w:r>
          <w:r w:rsidRPr="0066551B">
            <w:rPr>
              <w:spacing w:val="-20"/>
            </w:rPr>
            <w:t xml:space="preserve"> </w:t>
          </w:r>
          <w:r w:rsidRPr="001C4596">
            <w:t>/</w:t>
          </w:r>
          <w:r w:rsidRPr="0066551B">
            <w:rPr>
              <w:spacing w:val="-20"/>
            </w:rPr>
            <w:t xml:space="preserve"> </w:t>
          </w:r>
          <w:r w:rsidRPr="001C4596">
            <w:t>KURS:</w:t>
          </w:r>
        </w:p>
      </w:tc>
      <w:tc>
        <w:tcPr>
          <w:tcW w:w="1202" w:type="dxa"/>
          <w:shd w:val="clear" w:color="auto" w:fill="auto"/>
          <w:tcMar>
            <w:right w:w="454" w:type="dxa"/>
          </w:tcMar>
        </w:tcPr>
        <w:p w:rsidR="002168E1" w:rsidRPr="008428BE" w:rsidRDefault="002168E1" w:rsidP="007F2E9F">
          <w:pPr>
            <w:pStyle w:val="09FussPaginarechts"/>
          </w:pPr>
        </w:p>
      </w:tc>
    </w:tr>
  </w:tbl>
  <w:p w:rsidR="002168E1" w:rsidRPr="00ED5E69" w:rsidRDefault="002168E1" w:rsidP="00093C48"/>
  <w:p w:rsidR="002168E1" w:rsidRDefault="002168E1" w:rsidP="00093C48"/>
  <w:p w:rsidR="002168E1" w:rsidRDefault="002168E1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24" w:type="dxa"/>
      <w:tblInd w:w="-1418" w:type="dxa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24"/>
      <w:gridCol w:w="1049"/>
      <w:gridCol w:w="860"/>
      <w:gridCol w:w="3867"/>
      <w:gridCol w:w="347"/>
      <w:gridCol w:w="3742"/>
      <w:gridCol w:w="1202"/>
      <w:gridCol w:w="33"/>
    </w:tblGrid>
    <w:tr w:rsidR="005956E7" w:rsidRPr="00C61517" w:rsidTr="00A35DAD">
      <w:trPr>
        <w:trHeight w:hRule="exact" w:val="255"/>
      </w:trPr>
      <w:tc>
        <w:tcPr>
          <w:tcW w:w="11924" w:type="dxa"/>
          <w:gridSpan w:val="8"/>
          <w:tcBorders>
            <w:top w:val="single" w:sz="4" w:space="0" w:color="auto"/>
          </w:tcBorders>
          <w:shd w:val="clear" w:color="auto" w:fill="auto"/>
          <w:tcMar>
            <w:left w:w="454" w:type="dxa"/>
          </w:tcMar>
        </w:tcPr>
        <w:p w:rsidR="005956E7" w:rsidRDefault="005956E7" w:rsidP="00A35DAD">
          <w:pPr>
            <w:pStyle w:val="09FussText"/>
          </w:pPr>
        </w:p>
      </w:tc>
    </w:tr>
    <w:tr w:rsidR="005956E7" w:rsidRPr="00C61517" w:rsidTr="00A35DAD">
      <w:trPr>
        <w:gridAfter w:val="1"/>
        <w:wAfter w:w="33" w:type="dxa"/>
        <w:trHeight w:hRule="exact" w:val="737"/>
      </w:trPr>
      <w:tc>
        <w:tcPr>
          <w:tcW w:w="824" w:type="dxa"/>
          <w:shd w:val="clear" w:color="auto" w:fill="auto"/>
          <w:tcMar>
            <w:left w:w="454" w:type="dxa"/>
          </w:tcMar>
        </w:tcPr>
        <w:p w:rsidR="005956E7" w:rsidRPr="00C61517" w:rsidRDefault="005956E7" w:rsidP="00A35DAD">
          <w:pPr>
            <w:pStyle w:val="09FussPaginalinks"/>
          </w:pPr>
        </w:p>
      </w:tc>
      <w:tc>
        <w:tcPr>
          <w:tcW w:w="1049" w:type="dxa"/>
          <w:shd w:val="clear" w:color="auto" w:fill="auto"/>
        </w:tcPr>
        <w:p w:rsidR="005956E7" w:rsidRPr="00C61517" w:rsidRDefault="005956E7" w:rsidP="00A35DAD">
          <w:pPr>
            <w:tabs>
              <w:tab w:val="left" w:pos="1065"/>
              <w:tab w:val="right" w:pos="2380"/>
            </w:tabs>
            <w:spacing w:line="200" w:lineRule="exact"/>
            <w:rPr>
              <w:rFonts w:cs="Arial"/>
              <w:sz w:val="16"/>
              <w:szCs w:val="16"/>
            </w:rPr>
          </w:pPr>
        </w:p>
      </w:tc>
      <w:tc>
        <w:tcPr>
          <w:tcW w:w="860" w:type="dxa"/>
          <w:shd w:val="clear" w:color="auto" w:fill="auto"/>
        </w:tcPr>
        <w:p w:rsidR="005956E7" w:rsidRPr="00995692" w:rsidRDefault="005956E7" w:rsidP="00A35DAD">
          <w:pPr>
            <w:pStyle w:val="09Fusslogo"/>
          </w:pPr>
          <w:r>
            <w:rPr>
              <w:noProof/>
            </w:rPr>
            <w:drawing>
              <wp:inline distT="0" distB="0" distL="0" distR="0" wp14:anchorId="5F9255DB" wp14:editId="0BF4ADAB">
                <wp:extent cx="438150" cy="219075"/>
                <wp:effectExtent l="0" t="0" r="0" b="9525"/>
                <wp:docPr id="23" name="Grafik 23" descr="Klett_LAw_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8" descr="Klett_LAw_S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3815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:rsidR="005956E7" w:rsidRPr="00C61517" w:rsidRDefault="005956E7" w:rsidP="00354182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3867" w:type="dxa"/>
          <w:shd w:val="clear" w:color="auto" w:fill="auto"/>
        </w:tcPr>
        <w:p w:rsidR="005956E7" w:rsidRDefault="005956E7" w:rsidP="00A35DAD">
          <w:pPr>
            <w:pStyle w:val="09FussText"/>
            <w:spacing w:before="30"/>
          </w:pPr>
          <w:r>
            <w:t>© Ernst Klett Verlag GmbH, Stuttgart 2018 | www.klett.de | ISBN 978-3-12-352594-0</w:t>
          </w:r>
        </w:p>
        <w:p w:rsidR="005956E7" w:rsidRPr="001B26AA" w:rsidRDefault="005956E7" w:rsidP="00A35DAD">
          <w:pPr>
            <w:pStyle w:val="09FussText"/>
          </w:pPr>
          <w:r>
            <w:t>Alle Rechte vorbehalten. Von dieser Druckvorlage ist die Vervielfältigung für den eigenen Unterrichtsgebrauch gestattet. Die Kopiergebühren sind abgegolten.</w:t>
          </w:r>
        </w:p>
      </w:tc>
      <w:tc>
        <w:tcPr>
          <w:tcW w:w="347" w:type="dxa"/>
          <w:shd w:val="clear" w:color="auto" w:fill="auto"/>
        </w:tcPr>
        <w:p w:rsidR="005956E7" w:rsidRPr="00C61517" w:rsidRDefault="005956E7" w:rsidP="00A35DAD">
          <w:pPr>
            <w:spacing w:line="200" w:lineRule="exact"/>
            <w:ind w:left="227"/>
            <w:rPr>
              <w:rFonts w:cs="Arial"/>
              <w:sz w:val="16"/>
              <w:szCs w:val="16"/>
            </w:rPr>
          </w:pPr>
        </w:p>
      </w:tc>
      <w:tc>
        <w:tcPr>
          <w:tcW w:w="3742" w:type="dxa"/>
          <w:shd w:val="clear" w:color="auto" w:fill="auto"/>
        </w:tcPr>
        <w:p w:rsidR="005956E7" w:rsidRDefault="005956E7" w:rsidP="00A35DAD">
          <w:pPr>
            <w:pStyle w:val="09FussText"/>
            <w:spacing w:before="30"/>
          </w:pPr>
          <w:r>
            <w:t>NAME:</w:t>
          </w:r>
          <w:r>
            <w:br/>
          </w:r>
        </w:p>
        <w:p w:rsidR="005956E7" w:rsidRPr="001C4596" w:rsidRDefault="005956E7" w:rsidP="00A35DAD">
          <w:pPr>
            <w:pStyle w:val="09FussText"/>
            <w:rPr>
              <w:b/>
            </w:rPr>
          </w:pPr>
          <w:r w:rsidRPr="001C4596">
            <w:t>DATUM</w:t>
          </w:r>
          <w:r w:rsidRPr="0066551B">
            <w:rPr>
              <w:spacing w:val="-20"/>
            </w:rPr>
            <w:t xml:space="preserve"> </w:t>
          </w:r>
          <w:r w:rsidRPr="001C4596">
            <w:t>/</w:t>
          </w:r>
          <w:r w:rsidRPr="0066551B">
            <w:rPr>
              <w:spacing w:val="-20"/>
            </w:rPr>
            <w:t xml:space="preserve"> </w:t>
          </w:r>
          <w:r w:rsidRPr="001C4596">
            <w:t>KURS:</w:t>
          </w:r>
        </w:p>
      </w:tc>
      <w:tc>
        <w:tcPr>
          <w:tcW w:w="1202" w:type="dxa"/>
          <w:shd w:val="clear" w:color="auto" w:fill="auto"/>
          <w:tcMar>
            <w:right w:w="454" w:type="dxa"/>
          </w:tcMar>
        </w:tcPr>
        <w:p w:rsidR="005956E7" w:rsidRPr="00E75E6B" w:rsidRDefault="00CA599E" w:rsidP="00A35DAD">
          <w:pPr>
            <w:pStyle w:val="09FussPaginarechts"/>
          </w:pPr>
          <w:r>
            <w:fldChar w:fldCharType="begin"/>
          </w:r>
          <w:r w:rsidR="005956E7">
            <w:instrText>PAGE   \* MERGEFORMAT</w:instrText>
          </w:r>
          <w:r>
            <w:fldChar w:fldCharType="separate"/>
          </w:r>
          <w:r w:rsidR="006D3420">
            <w:t>3</w:t>
          </w:r>
          <w:r>
            <w:fldChar w:fldCharType="end"/>
          </w:r>
        </w:p>
      </w:tc>
    </w:tr>
  </w:tbl>
  <w:p w:rsidR="002168E1" w:rsidRDefault="002168E1" w:rsidP="00A061E2">
    <w:pPr>
      <w:pStyle w:val="zzAbstand1p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249D" w:rsidRDefault="0094249D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A716B" w:rsidRDefault="006A716B" w:rsidP="002236A5">
      <w:r>
        <w:separator/>
      </w:r>
    </w:p>
    <w:p w:rsidR="006A716B" w:rsidRDefault="006A716B"/>
  </w:footnote>
  <w:footnote w:type="continuationSeparator" w:id="0">
    <w:p w:rsidR="006A716B" w:rsidRDefault="006A716B" w:rsidP="002236A5">
      <w:r>
        <w:continuationSeparator/>
      </w:r>
    </w:p>
    <w:p w:rsidR="006A716B" w:rsidRDefault="006A716B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42" w:type="dxa"/>
      <w:tblInd w:w="-1871" w:type="dxa"/>
      <w:tblBorders>
        <w:bottom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bottom w:w="170" w:type="dxa"/>
        <w:right w:w="0" w:type="dxa"/>
      </w:tblCellMar>
      <w:tblLook w:val="04A0" w:firstRow="1" w:lastRow="0" w:firstColumn="1" w:lastColumn="0" w:noHBand="0" w:noVBand="1"/>
    </w:tblPr>
    <w:tblGrid>
      <w:gridCol w:w="822"/>
      <w:gridCol w:w="2506"/>
      <w:gridCol w:w="252"/>
      <w:gridCol w:w="3940"/>
      <w:gridCol w:w="3402"/>
      <w:gridCol w:w="1020"/>
    </w:tblGrid>
    <w:tr w:rsidR="002168E1" w:rsidRPr="00C61517" w:rsidTr="007F2E9F">
      <w:trPr>
        <w:trHeight w:hRule="exact" w:val="737"/>
      </w:trPr>
      <w:tc>
        <w:tcPr>
          <w:tcW w:w="822" w:type="dxa"/>
          <w:shd w:val="clear" w:color="auto" w:fill="auto"/>
          <w:vAlign w:val="bottom"/>
        </w:tcPr>
        <w:p w:rsidR="002168E1" w:rsidRPr="00C61517" w:rsidRDefault="002168E1" w:rsidP="00354182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2506" w:type="dxa"/>
          <w:shd w:val="clear" w:color="auto" w:fill="262626"/>
          <w:vAlign w:val="bottom"/>
        </w:tcPr>
        <w:p w:rsidR="002168E1" w:rsidRPr="00C61517" w:rsidRDefault="002168E1" w:rsidP="000D7BA7">
          <w:pPr>
            <w:pStyle w:val="09KopfKV0"/>
            <w:rPr>
              <w:sz w:val="16"/>
              <w:szCs w:val="16"/>
            </w:rPr>
          </w:pPr>
          <w:r w:rsidRPr="00717897">
            <w:t>KV</w:t>
          </w:r>
          <w:r>
            <w:t xml:space="preserve"> 16</w:t>
          </w:r>
          <w:r w:rsidRPr="00C61517">
            <w:rPr>
              <w:sz w:val="16"/>
              <w:szCs w:val="16"/>
            </w:rPr>
            <w:tab/>
          </w:r>
          <w:r w:rsidRPr="00666E32">
            <w:t>fakultativ</w:t>
          </w:r>
          <w:r w:rsidRPr="00C61517">
            <w:rPr>
              <w:sz w:val="16"/>
              <w:szCs w:val="16"/>
            </w:rPr>
            <w:tab/>
          </w:r>
          <w:r w:rsidR="00CA599E" w:rsidRPr="00E030B1">
            <w:rPr>
              <w:sz w:val="16"/>
              <w:szCs w:val="16"/>
            </w:rPr>
            <w:fldChar w:fldCharType="begin"/>
          </w:r>
          <w:r w:rsidRPr="00E030B1">
            <w:rPr>
              <w:sz w:val="16"/>
              <w:szCs w:val="16"/>
            </w:rPr>
            <w:instrText>PAGE   \* MERGEFORMAT</w:instrText>
          </w:r>
          <w:r w:rsidR="00CA599E" w:rsidRPr="00E030B1">
            <w:rPr>
              <w:sz w:val="16"/>
              <w:szCs w:val="16"/>
            </w:rPr>
            <w:fldChar w:fldCharType="separate"/>
          </w:r>
          <w:r w:rsidR="003F0D7C">
            <w:rPr>
              <w:noProof/>
              <w:sz w:val="16"/>
              <w:szCs w:val="16"/>
            </w:rPr>
            <w:t>3</w:t>
          </w:r>
          <w:r w:rsidR="00CA599E" w:rsidRPr="00E030B1">
            <w:rPr>
              <w:sz w:val="16"/>
              <w:szCs w:val="16"/>
            </w:rPr>
            <w:fldChar w:fldCharType="end"/>
          </w:r>
          <w:r w:rsidRPr="00141B60">
            <w:t>/</w:t>
          </w:r>
          <w:r w:rsidR="006D3420">
            <w:fldChar w:fldCharType="begin"/>
          </w:r>
          <w:r w:rsidR="006D3420">
            <w:instrText xml:space="preserve"> NUMPAGES   \* MERGEFORMAT </w:instrText>
          </w:r>
          <w:r w:rsidR="006D3420">
            <w:fldChar w:fldCharType="separate"/>
          </w:r>
          <w:r w:rsidR="003F0D7C">
            <w:rPr>
              <w:noProof/>
            </w:rPr>
            <w:t>3</w:t>
          </w:r>
          <w:r w:rsidR="006D3420">
            <w:rPr>
              <w:noProof/>
            </w:rPr>
            <w:fldChar w:fldCharType="end"/>
          </w:r>
        </w:p>
      </w:tc>
      <w:tc>
        <w:tcPr>
          <w:tcW w:w="252" w:type="dxa"/>
          <w:shd w:val="clear" w:color="auto" w:fill="auto"/>
          <w:vAlign w:val="bottom"/>
        </w:tcPr>
        <w:p w:rsidR="002168E1" w:rsidRDefault="002168E1" w:rsidP="00354182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  <w:p w:rsidR="002168E1" w:rsidRPr="00C61517" w:rsidRDefault="002168E1" w:rsidP="00354182">
          <w:pPr>
            <w:spacing w:afterLines="40" w:after="96"/>
            <w:rPr>
              <w:rFonts w:cs="Arial"/>
              <w:sz w:val="16"/>
              <w:szCs w:val="16"/>
            </w:rPr>
          </w:pPr>
        </w:p>
      </w:tc>
      <w:tc>
        <w:tcPr>
          <w:tcW w:w="3940" w:type="dxa"/>
          <w:shd w:val="clear" w:color="auto" w:fill="auto"/>
          <w:vAlign w:val="bottom"/>
        </w:tcPr>
        <w:p w:rsidR="002168E1" w:rsidRPr="008C45EC" w:rsidRDefault="002168E1" w:rsidP="007F2E9F">
          <w:pPr>
            <w:pStyle w:val="09KopfKolumnentitelfett"/>
            <w:rPr>
              <w:rFonts w:cs="Arial"/>
              <w:lang w:eastAsia="zh-CN"/>
            </w:rPr>
          </w:pPr>
          <w:r>
            <w:rPr>
              <w:rFonts w:cs="Arial"/>
              <w:lang w:eastAsia="zh-CN"/>
            </w:rPr>
            <w:t>Modul IV</w:t>
          </w:r>
          <w:r w:rsidRPr="008C45EC">
            <w:rPr>
              <w:rFonts w:cs="Arial"/>
              <w:lang w:eastAsia="zh-CN"/>
            </w:rPr>
            <w:t>:</w:t>
          </w:r>
        </w:p>
        <w:p w:rsidR="002168E1" w:rsidRPr="008C45EC" w:rsidRDefault="002168E1" w:rsidP="007F2E9F">
          <w:pPr>
            <w:pStyle w:val="09KopfKolumnentitel0"/>
            <w:rPr>
              <w:rFonts w:cs="Arial"/>
              <w:lang w:eastAsia="zh-CN"/>
            </w:rPr>
          </w:pPr>
          <w:r w:rsidRPr="00A70B20">
            <w:rPr>
              <w:rFonts w:cs="Arial"/>
              <w:lang w:eastAsia="zh-CN"/>
            </w:rPr>
            <w:t>Differenzierung des Textverständnisses</w:t>
          </w:r>
        </w:p>
      </w:tc>
      <w:tc>
        <w:tcPr>
          <w:tcW w:w="3402" w:type="dxa"/>
          <w:shd w:val="clear" w:color="auto" w:fill="auto"/>
          <w:vAlign w:val="bottom"/>
        </w:tcPr>
        <w:p w:rsidR="002168E1" w:rsidRDefault="002168E1" w:rsidP="00E556E9">
          <w:pPr>
            <w:pStyle w:val="09KopfKolumnentitel0"/>
          </w:pPr>
          <w:r w:rsidRPr="00E556E9">
            <w:t xml:space="preserve">E.T.A. Hoffmann: </w:t>
          </w:r>
        </w:p>
        <w:p w:rsidR="002168E1" w:rsidRPr="008C45EC" w:rsidRDefault="002168E1" w:rsidP="00E556E9">
          <w:pPr>
            <w:pStyle w:val="09KopfKolumnentitelfett"/>
            <w:rPr>
              <w:rFonts w:cs="Arial"/>
              <w:lang w:eastAsia="zh-CN"/>
            </w:rPr>
          </w:pPr>
          <w:r w:rsidRPr="00E556E9">
            <w:t>Der goldene Topf</w:t>
          </w:r>
        </w:p>
      </w:tc>
      <w:tc>
        <w:tcPr>
          <w:tcW w:w="1020" w:type="dxa"/>
          <w:shd w:val="clear" w:color="auto" w:fill="auto"/>
          <w:vAlign w:val="bottom"/>
        </w:tcPr>
        <w:p w:rsidR="002168E1" w:rsidRPr="00C61517" w:rsidRDefault="002168E1" w:rsidP="007F2E9F">
          <w:pPr>
            <w:spacing w:line="200" w:lineRule="exact"/>
            <w:rPr>
              <w:rFonts w:cs="Arial"/>
              <w:sz w:val="16"/>
              <w:szCs w:val="16"/>
            </w:rPr>
          </w:pPr>
        </w:p>
      </w:tc>
    </w:tr>
  </w:tbl>
  <w:p w:rsidR="002168E1" w:rsidRDefault="002168E1" w:rsidP="000F1D2C"/>
  <w:p w:rsidR="002168E1" w:rsidRDefault="002168E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42" w:type="dxa"/>
      <w:tblInd w:w="-1871" w:type="dxa"/>
      <w:tblBorders>
        <w:bottom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bottom w:w="170" w:type="dxa"/>
        <w:right w:w="0" w:type="dxa"/>
      </w:tblCellMar>
      <w:tblLook w:val="04A0" w:firstRow="1" w:lastRow="0" w:firstColumn="1" w:lastColumn="0" w:noHBand="0" w:noVBand="1"/>
    </w:tblPr>
    <w:tblGrid>
      <w:gridCol w:w="822"/>
      <w:gridCol w:w="2506"/>
      <w:gridCol w:w="252"/>
      <w:gridCol w:w="3940"/>
      <w:gridCol w:w="3402"/>
      <w:gridCol w:w="1020"/>
    </w:tblGrid>
    <w:tr w:rsidR="002168E1" w:rsidRPr="00C61517" w:rsidTr="007F2E9F">
      <w:trPr>
        <w:trHeight w:hRule="exact" w:val="737"/>
      </w:trPr>
      <w:tc>
        <w:tcPr>
          <w:tcW w:w="822" w:type="dxa"/>
          <w:shd w:val="clear" w:color="auto" w:fill="auto"/>
          <w:vAlign w:val="bottom"/>
        </w:tcPr>
        <w:p w:rsidR="002168E1" w:rsidRPr="00C61517" w:rsidRDefault="002168E1" w:rsidP="00354182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2506" w:type="dxa"/>
          <w:shd w:val="clear" w:color="auto" w:fill="262626"/>
          <w:vAlign w:val="bottom"/>
        </w:tcPr>
        <w:p w:rsidR="002168E1" w:rsidRPr="00C61517" w:rsidRDefault="002168E1" w:rsidP="00F15E21">
          <w:pPr>
            <w:pStyle w:val="09KopfKV0"/>
            <w:rPr>
              <w:sz w:val="16"/>
              <w:szCs w:val="16"/>
            </w:rPr>
          </w:pPr>
          <w:r w:rsidRPr="00717897">
            <w:t xml:space="preserve">KV </w:t>
          </w:r>
          <w:r w:rsidR="00BD320F">
            <w:t>7</w:t>
          </w:r>
          <w:r w:rsidRPr="00C61517">
            <w:rPr>
              <w:sz w:val="16"/>
              <w:szCs w:val="16"/>
            </w:rPr>
            <w:tab/>
          </w:r>
          <w:r w:rsidR="006915E2">
            <w:rPr>
              <w:rStyle w:val="09KopfText8ptnegfett"/>
            </w:rPr>
            <w:t>obligatorisch</w:t>
          </w:r>
          <w:r w:rsidRPr="00A65ED0">
            <w:rPr>
              <w:rStyle w:val="09KopfText8ptnegfett"/>
            </w:rPr>
            <w:tab/>
          </w:r>
          <w:r>
            <w:rPr>
              <w:rStyle w:val="09KopfText8ptneg"/>
            </w:rPr>
            <w:t>1</w:t>
          </w:r>
          <w:r w:rsidRPr="00A65ED0">
            <w:rPr>
              <w:rStyle w:val="09KopfText8ptneg"/>
            </w:rPr>
            <w:t>/</w:t>
          </w:r>
          <w:r w:rsidR="006D3420">
            <w:fldChar w:fldCharType="begin"/>
          </w:r>
          <w:r w:rsidR="006D3420">
            <w:instrText xml:space="preserve"> NUMPAGES   \* MERGEFORMAT </w:instrText>
          </w:r>
          <w:r w:rsidR="006D3420">
            <w:fldChar w:fldCharType="separate"/>
          </w:r>
          <w:r w:rsidR="006D3420" w:rsidRPr="006D3420">
            <w:rPr>
              <w:rStyle w:val="09KopfText8ptneg"/>
              <w:noProof/>
            </w:rPr>
            <w:t>3</w:t>
          </w:r>
          <w:r w:rsidR="006D3420">
            <w:rPr>
              <w:rStyle w:val="09KopfText8ptneg"/>
              <w:noProof/>
            </w:rPr>
            <w:fldChar w:fldCharType="end"/>
          </w:r>
        </w:p>
      </w:tc>
      <w:tc>
        <w:tcPr>
          <w:tcW w:w="252" w:type="dxa"/>
          <w:shd w:val="clear" w:color="auto" w:fill="auto"/>
          <w:vAlign w:val="bottom"/>
        </w:tcPr>
        <w:p w:rsidR="002168E1" w:rsidRDefault="002168E1" w:rsidP="00354182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  <w:p w:rsidR="002168E1" w:rsidRPr="00C61517" w:rsidRDefault="002168E1" w:rsidP="00354182">
          <w:pPr>
            <w:spacing w:afterLines="40" w:after="96"/>
            <w:rPr>
              <w:rFonts w:cs="Arial"/>
              <w:sz w:val="16"/>
              <w:szCs w:val="16"/>
            </w:rPr>
          </w:pPr>
        </w:p>
      </w:tc>
      <w:tc>
        <w:tcPr>
          <w:tcW w:w="3940" w:type="dxa"/>
          <w:shd w:val="clear" w:color="auto" w:fill="auto"/>
          <w:vAlign w:val="bottom"/>
        </w:tcPr>
        <w:p w:rsidR="002168E1" w:rsidRPr="008C45EC" w:rsidRDefault="002168E1" w:rsidP="007F2E9F">
          <w:pPr>
            <w:pStyle w:val="09KopfKolumnentitelfett"/>
            <w:rPr>
              <w:rFonts w:cs="Arial"/>
              <w:lang w:eastAsia="zh-CN"/>
            </w:rPr>
          </w:pPr>
          <w:r>
            <w:rPr>
              <w:rFonts w:cs="Arial"/>
              <w:lang w:eastAsia="zh-CN"/>
            </w:rPr>
            <w:t xml:space="preserve">Modul </w:t>
          </w:r>
          <w:r w:rsidR="00BD320F">
            <w:rPr>
              <w:rFonts w:cs="Arial"/>
              <w:lang w:eastAsia="zh-CN"/>
            </w:rPr>
            <w:t>III</w:t>
          </w:r>
          <w:r w:rsidRPr="008C45EC">
            <w:rPr>
              <w:rFonts w:cs="Arial"/>
              <w:lang w:eastAsia="zh-CN"/>
            </w:rPr>
            <w:t>:</w:t>
          </w:r>
        </w:p>
        <w:p w:rsidR="002168E1" w:rsidRPr="008C45EC" w:rsidRDefault="00BD0397" w:rsidP="007F2E9F">
          <w:pPr>
            <w:pStyle w:val="09KopfKolumnentitel0"/>
            <w:rPr>
              <w:rFonts w:cs="Arial"/>
              <w:lang w:eastAsia="zh-CN"/>
            </w:rPr>
          </w:pPr>
          <w:r w:rsidRPr="00BD0397">
            <w:rPr>
              <w:rFonts w:cs="Arial"/>
              <w:lang w:eastAsia="zh-CN"/>
            </w:rPr>
            <w:t>Ursachen</w:t>
          </w:r>
          <w:r>
            <w:rPr>
              <w:rFonts w:cs="Arial"/>
              <w:lang w:eastAsia="zh-CN"/>
            </w:rPr>
            <w:t xml:space="preserve"> </w:t>
          </w:r>
          <w:r w:rsidR="00BD320F">
            <w:rPr>
              <w:rFonts w:cs="Arial"/>
              <w:lang w:eastAsia="zh-CN"/>
            </w:rPr>
            <w:t>und Folgen des Aufbruchs</w:t>
          </w:r>
        </w:p>
      </w:tc>
      <w:tc>
        <w:tcPr>
          <w:tcW w:w="3402" w:type="dxa"/>
          <w:shd w:val="clear" w:color="auto" w:fill="auto"/>
          <w:vAlign w:val="bottom"/>
        </w:tcPr>
        <w:p w:rsidR="0094249D" w:rsidRPr="003011EA" w:rsidRDefault="0094249D" w:rsidP="0094249D">
          <w:pPr>
            <w:pStyle w:val="09KopfKolumnentitel0"/>
            <w:rPr>
              <w:b/>
            </w:rPr>
          </w:pPr>
          <w:r>
            <w:rPr>
              <w:b/>
            </w:rPr>
            <w:t>u</w:t>
          </w:r>
          <w:r w:rsidRPr="003011EA">
            <w:rPr>
              <w:b/>
            </w:rPr>
            <w:t>nterwegs sein</w:t>
          </w:r>
        </w:p>
        <w:p w:rsidR="002168E1" w:rsidRPr="008C45EC" w:rsidRDefault="0094249D" w:rsidP="0094249D">
          <w:pPr>
            <w:pStyle w:val="09KopfKolumnentitelfett"/>
            <w:rPr>
              <w:rFonts w:cs="Arial"/>
              <w:lang w:eastAsia="zh-CN"/>
            </w:rPr>
          </w:pPr>
          <w:r>
            <w:rPr>
              <w:b w:val="0"/>
            </w:rPr>
            <w:t>Lyrik vom Barock bis zur Gegenwart</w:t>
          </w:r>
        </w:p>
      </w:tc>
      <w:tc>
        <w:tcPr>
          <w:tcW w:w="1020" w:type="dxa"/>
          <w:shd w:val="clear" w:color="auto" w:fill="auto"/>
          <w:vAlign w:val="bottom"/>
        </w:tcPr>
        <w:p w:rsidR="002168E1" w:rsidRPr="00C61517" w:rsidRDefault="002168E1" w:rsidP="007F2E9F">
          <w:pPr>
            <w:spacing w:line="200" w:lineRule="exact"/>
            <w:rPr>
              <w:rFonts w:cs="Arial"/>
              <w:sz w:val="16"/>
              <w:szCs w:val="16"/>
            </w:rPr>
          </w:pPr>
        </w:p>
      </w:tc>
    </w:tr>
  </w:tbl>
  <w:p w:rsidR="002168E1" w:rsidRDefault="002168E1"/>
  <w:p w:rsidR="002168E1" w:rsidRDefault="002168E1">
    <w:pPr>
      <w:pStyle w:val="Kopfzeil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249D" w:rsidRDefault="0094249D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D526C7D8"/>
    <w:lvl w:ilvl="0">
      <w:start w:val="1"/>
      <w:numFmt w:val="decimal"/>
      <w:pStyle w:val="Listennumm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551EED08"/>
    <w:lvl w:ilvl="0">
      <w:start w:val="1"/>
      <w:numFmt w:val="decimal"/>
      <w:pStyle w:val="Listennumm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048E6C2"/>
    <w:lvl w:ilvl="0">
      <w:start w:val="1"/>
      <w:numFmt w:val="decimal"/>
      <w:pStyle w:val="Listennumm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D0D874E0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83820E4"/>
    <w:lvl w:ilvl="0">
      <w:start w:val="1"/>
      <w:numFmt w:val="bullet"/>
      <w:pStyle w:val="Aufzhlungszeiche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5382F770"/>
    <w:lvl w:ilvl="0">
      <w:start w:val="1"/>
      <w:numFmt w:val="bullet"/>
      <w:pStyle w:val="Aufzhlungszeiche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16FE6F60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F99EE934"/>
    <w:lvl w:ilvl="0">
      <w:start w:val="1"/>
      <w:numFmt w:val="bullet"/>
      <w:pStyle w:val="Aufzhlungszeiche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0D445CA6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E3BA0BA4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96C30DB"/>
    <w:multiLevelType w:val="hybridMultilevel"/>
    <w:tmpl w:val="65AE43A0"/>
    <w:lvl w:ilvl="0" w:tplc="A1E8EE38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0E4644EE"/>
    <w:multiLevelType w:val="hybridMultilevel"/>
    <w:tmpl w:val="A60CCAA2"/>
    <w:lvl w:ilvl="0" w:tplc="AB2E785A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16AB5C63"/>
    <w:multiLevelType w:val="multilevel"/>
    <w:tmpl w:val="02D64416"/>
    <w:styleLink w:val="KlettAufzStrich-5"/>
    <w:lvl w:ilvl="0">
      <w:start w:val="1"/>
      <w:numFmt w:val="none"/>
      <w:pStyle w:val="02AufgabeTextAufzStrich05"/>
      <w:lvlText w:val="%1–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color w:val="auto"/>
      </w:rPr>
    </w:lvl>
    <w:lvl w:ilvl="1">
      <w:start w:val="1"/>
      <w:numFmt w:val="bullet"/>
      <w:lvlText w:val=""/>
      <w:lvlJc w:val="left"/>
      <w:pPr>
        <w:tabs>
          <w:tab w:val="num" w:pos="482"/>
        </w:tabs>
        <w:ind w:left="482" w:hanging="198"/>
      </w:pPr>
      <w:rPr>
        <w:rFonts w:ascii="Symbol" w:hAnsi="Symbol" w:hint="default"/>
      </w:rPr>
    </w:lvl>
    <w:lvl w:ilvl="2">
      <w:start w:val="1"/>
      <w:numFmt w:val="lowerRoman"/>
      <w:lvlText w:val="%3)"/>
      <w:lvlJc w:val="left"/>
      <w:pPr>
        <w:ind w:left="130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66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02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38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74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10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467" w:hanging="360"/>
      </w:pPr>
      <w:rPr>
        <w:rFonts w:hint="default"/>
      </w:rPr>
    </w:lvl>
  </w:abstractNum>
  <w:abstractNum w:abstractNumId="13">
    <w:nsid w:val="17124712"/>
    <w:multiLevelType w:val="hybridMultilevel"/>
    <w:tmpl w:val="07DAA5DE"/>
    <w:lvl w:ilvl="0" w:tplc="6E16A756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1D2C4C6A"/>
    <w:multiLevelType w:val="multilevel"/>
    <w:tmpl w:val="22B62860"/>
    <w:styleLink w:val="ListeneueKV"/>
    <w:lvl w:ilvl="0">
      <w:start w:val="1"/>
      <w:numFmt w:val="decimal"/>
      <w:suff w:val="space"/>
      <w:lvlText w:val="KV %1."/>
      <w:lvlJc w:val="right"/>
      <w:pPr>
        <w:ind w:left="0" w:firstLine="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5">
    <w:nsid w:val="239B1849"/>
    <w:multiLevelType w:val="hybridMultilevel"/>
    <w:tmpl w:val="2FAE86E8"/>
    <w:lvl w:ilvl="0" w:tplc="CB2C042A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3DB19E5"/>
    <w:multiLevelType w:val="hybridMultilevel"/>
    <w:tmpl w:val="2394493C"/>
    <w:lvl w:ilvl="0" w:tplc="304C1FE6">
      <w:start w:val="11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4DB6A24"/>
    <w:multiLevelType w:val="hybridMultilevel"/>
    <w:tmpl w:val="D7DE17F0"/>
    <w:name w:val="WW8Num2"/>
    <w:lvl w:ilvl="0" w:tplc="4718D98E">
      <w:start w:val="1"/>
      <w:numFmt w:val="bullet"/>
      <w:lvlText w:val="►"/>
      <w:lvlJc w:val="left"/>
      <w:pPr>
        <w:tabs>
          <w:tab w:val="num" w:pos="284"/>
        </w:tabs>
        <w:ind w:left="510" w:hanging="283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36AB0B40"/>
    <w:multiLevelType w:val="hybridMultilevel"/>
    <w:tmpl w:val="47ECAD72"/>
    <w:lvl w:ilvl="0" w:tplc="9B3E4018">
      <w:start w:val="4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11C214E"/>
    <w:multiLevelType w:val="multilevel"/>
    <w:tmpl w:val="02D64416"/>
    <w:numStyleLink w:val="KlettAufzStrich-5"/>
  </w:abstractNum>
  <w:abstractNum w:abstractNumId="20">
    <w:nsid w:val="61B80E8D"/>
    <w:multiLevelType w:val="hybridMultilevel"/>
    <w:tmpl w:val="E774EB42"/>
    <w:lvl w:ilvl="0" w:tplc="ED4CFEE2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2"/>
  </w:num>
  <w:num w:numId="12">
    <w:abstractNumId w:val="19"/>
  </w:num>
  <w:num w:numId="13">
    <w:abstractNumId w:val="14"/>
  </w:num>
  <w:num w:numId="14">
    <w:abstractNumId w:val="16"/>
  </w:num>
  <w:num w:numId="15">
    <w:abstractNumId w:val="11"/>
  </w:num>
  <w:num w:numId="16">
    <w:abstractNumId w:val="20"/>
  </w:num>
  <w:num w:numId="17">
    <w:abstractNumId w:val="13"/>
  </w:num>
  <w:num w:numId="18">
    <w:abstractNumId w:val="10"/>
  </w:num>
  <w:num w:numId="19">
    <w:abstractNumId w:val="15"/>
  </w:num>
  <w:num w:numId="20">
    <w:abstractNumId w:val="18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1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09"/>
  <w:consecutiveHyphenLimit w:val="3"/>
  <w:hyphenationZone w:val="340"/>
  <w:characterSpacingControl w:val="doNotCompress"/>
  <w:hdrShapeDefaults>
    <o:shapedefaults v:ext="edit" spidmax="33793" style="mso-height-relative:margin" fillcolor="white" strokecolor="none [3213]">
      <v:fill color="white"/>
      <v:stroke color="none [3213]" weight=".5pt"/>
      <o:colormru v:ext="edit" colors="fuchsia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915E2"/>
    <w:rsid w:val="00000CAB"/>
    <w:rsid w:val="00002AF3"/>
    <w:rsid w:val="00007813"/>
    <w:rsid w:val="00007DB7"/>
    <w:rsid w:val="000157D0"/>
    <w:rsid w:val="00016B3E"/>
    <w:rsid w:val="00017387"/>
    <w:rsid w:val="00017BA6"/>
    <w:rsid w:val="0002101B"/>
    <w:rsid w:val="00021FAE"/>
    <w:rsid w:val="00023871"/>
    <w:rsid w:val="00023C34"/>
    <w:rsid w:val="00036ADB"/>
    <w:rsid w:val="00045B2D"/>
    <w:rsid w:val="0004690C"/>
    <w:rsid w:val="0005377B"/>
    <w:rsid w:val="00064F61"/>
    <w:rsid w:val="00072D3D"/>
    <w:rsid w:val="000740A4"/>
    <w:rsid w:val="00076D79"/>
    <w:rsid w:val="0008565B"/>
    <w:rsid w:val="00091CAD"/>
    <w:rsid w:val="00093C48"/>
    <w:rsid w:val="000B0AE2"/>
    <w:rsid w:val="000B219C"/>
    <w:rsid w:val="000B263C"/>
    <w:rsid w:val="000B2891"/>
    <w:rsid w:val="000B2D6E"/>
    <w:rsid w:val="000B66C4"/>
    <w:rsid w:val="000C7410"/>
    <w:rsid w:val="000D1205"/>
    <w:rsid w:val="000D7BA7"/>
    <w:rsid w:val="000E215D"/>
    <w:rsid w:val="000E4DE9"/>
    <w:rsid w:val="000E540A"/>
    <w:rsid w:val="000F1D2C"/>
    <w:rsid w:val="000F27F3"/>
    <w:rsid w:val="00101776"/>
    <w:rsid w:val="001122F8"/>
    <w:rsid w:val="00123448"/>
    <w:rsid w:val="00140F0F"/>
    <w:rsid w:val="00141F18"/>
    <w:rsid w:val="0014240F"/>
    <w:rsid w:val="00144428"/>
    <w:rsid w:val="001451A7"/>
    <w:rsid w:val="001472D4"/>
    <w:rsid w:val="0015288C"/>
    <w:rsid w:val="0015448D"/>
    <w:rsid w:val="00154F8A"/>
    <w:rsid w:val="001550CC"/>
    <w:rsid w:val="00162882"/>
    <w:rsid w:val="0017575F"/>
    <w:rsid w:val="0018303D"/>
    <w:rsid w:val="00183A08"/>
    <w:rsid w:val="00187C27"/>
    <w:rsid w:val="001945FF"/>
    <w:rsid w:val="0019564F"/>
    <w:rsid w:val="001967F8"/>
    <w:rsid w:val="001A0CE0"/>
    <w:rsid w:val="001A1AAA"/>
    <w:rsid w:val="001A3948"/>
    <w:rsid w:val="001A59DA"/>
    <w:rsid w:val="001A6453"/>
    <w:rsid w:val="001B0D2C"/>
    <w:rsid w:val="001B4EF4"/>
    <w:rsid w:val="001B59B7"/>
    <w:rsid w:val="001C14C9"/>
    <w:rsid w:val="001C1BA5"/>
    <w:rsid w:val="001C210F"/>
    <w:rsid w:val="001C5064"/>
    <w:rsid w:val="001C562F"/>
    <w:rsid w:val="001C6AB4"/>
    <w:rsid w:val="001E4CDB"/>
    <w:rsid w:val="001E7005"/>
    <w:rsid w:val="001F32D8"/>
    <w:rsid w:val="001F33D6"/>
    <w:rsid w:val="001F52B6"/>
    <w:rsid w:val="00215816"/>
    <w:rsid w:val="002168E1"/>
    <w:rsid w:val="002206C9"/>
    <w:rsid w:val="00222D16"/>
    <w:rsid w:val="002236A5"/>
    <w:rsid w:val="002242DF"/>
    <w:rsid w:val="00225035"/>
    <w:rsid w:val="0022749F"/>
    <w:rsid w:val="00231F12"/>
    <w:rsid w:val="0023418D"/>
    <w:rsid w:val="002410B0"/>
    <w:rsid w:val="00242092"/>
    <w:rsid w:val="0024232E"/>
    <w:rsid w:val="002432EE"/>
    <w:rsid w:val="002501C2"/>
    <w:rsid w:val="00273D54"/>
    <w:rsid w:val="0028068C"/>
    <w:rsid w:val="00285677"/>
    <w:rsid w:val="0029563F"/>
    <w:rsid w:val="00295E3B"/>
    <w:rsid w:val="002B175A"/>
    <w:rsid w:val="002B2755"/>
    <w:rsid w:val="002B5190"/>
    <w:rsid w:val="002B5F8F"/>
    <w:rsid w:val="002C68C0"/>
    <w:rsid w:val="002D45AA"/>
    <w:rsid w:val="002D6505"/>
    <w:rsid w:val="002D7B27"/>
    <w:rsid w:val="002E3C34"/>
    <w:rsid w:val="002E77E7"/>
    <w:rsid w:val="002E7AB2"/>
    <w:rsid w:val="002F1386"/>
    <w:rsid w:val="002F3AAA"/>
    <w:rsid w:val="002F6FB3"/>
    <w:rsid w:val="00302A97"/>
    <w:rsid w:val="0030700E"/>
    <w:rsid w:val="0032653D"/>
    <w:rsid w:val="0033182D"/>
    <w:rsid w:val="00333F0D"/>
    <w:rsid w:val="0033588F"/>
    <w:rsid w:val="003358D8"/>
    <w:rsid w:val="00342BFA"/>
    <w:rsid w:val="003450CC"/>
    <w:rsid w:val="003511AC"/>
    <w:rsid w:val="00354182"/>
    <w:rsid w:val="00355BAD"/>
    <w:rsid w:val="00360641"/>
    <w:rsid w:val="00362651"/>
    <w:rsid w:val="00362AE3"/>
    <w:rsid w:val="00376339"/>
    <w:rsid w:val="00383449"/>
    <w:rsid w:val="003902DA"/>
    <w:rsid w:val="00397EFC"/>
    <w:rsid w:val="003A1CF2"/>
    <w:rsid w:val="003A1F69"/>
    <w:rsid w:val="003C02D3"/>
    <w:rsid w:val="003C2703"/>
    <w:rsid w:val="003D6AA2"/>
    <w:rsid w:val="003E46FA"/>
    <w:rsid w:val="003F0D7C"/>
    <w:rsid w:val="003F147C"/>
    <w:rsid w:val="00400909"/>
    <w:rsid w:val="00400CBD"/>
    <w:rsid w:val="0041381D"/>
    <w:rsid w:val="00415E29"/>
    <w:rsid w:val="004227A1"/>
    <w:rsid w:val="00423A4D"/>
    <w:rsid w:val="00424C9C"/>
    <w:rsid w:val="0043269A"/>
    <w:rsid w:val="0043358A"/>
    <w:rsid w:val="004338D1"/>
    <w:rsid w:val="00434F55"/>
    <w:rsid w:val="0043733A"/>
    <w:rsid w:val="00441428"/>
    <w:rsid w:val="00441969"/>
    <w:rsid w:val="00441AB8"/>
    <w:rsid w:val="00445FF0"/>
    <w:rsid w:val="00451EB3"/>
    <w:rsid w:val="00453E58"/>
    <w:rsid w:val="00457ED5"/>
    <w:rsid w:val="00460CB1"/>
    <w:rsid w:val="004647AE"/>
    <w:rsid w:val="00465DEF"/>
    <w:rsid w:val="004712D3"/>
    <w:rsid w:val="00471BC1"/>
    <w:rsid w:val="00472722"/>
    <w:rsid w:val="00474D4F"/>
    <w:rsid w:val="00481BBD"/>
    <w:rsid w:val="00482299"/>
    <w:rsid w:val="004822AC"/>
    <w:rsid w:val="004829B1"/>
    <w:rsid w:val="00484C13"/>
    <w:rsid w:val="00486749"/>
    <w:rsid w:val="00487CFC"/>
    <w:rsid w:val="00492786"/>
    <w:rsid w:val="0049431F"/>
    <w:rsid w:val="004B2CA4"/>
    <w:rsid w:val="004B6A4F"/>
    <w:rsid w:val="004C054E"/>
    <w:rsid w:val="004C6D9B"/>
    <w:rsid w:val="004D00BB"/>
    <w:rsid w:val="004F13A3"/>
    <w:rsid w:val="004F1AC8"/>
    <w:rsid w:val="004F7E18"/>
    <w:rsid w:val="005004A2"/>
    <w:rsid w:val="00505510"/>
    <w:rsid w:val="00505FD0"/>
    <w:rsid w:val="005077A6"/>
    <w:rsid w:val="00510C4C"/>
    <w:rsid w:val="005132F3"/>
    <w:rsid w:val="0052492B"/>
    <w:rsid w:val="00524D48"/>
    <w:rsid w:val="005367A8"/>
    <w:rsid w:val="005429AF"/>
    <w:rsid w:val="00544D92"/>
    <w:rsid w:val="00546841"/>
    <w:rsid w:val="00547033"/>
    <w:rsid w:val="00553F1F"/>
    <w:rsid w:val="0056065A"/>
    <w:rsid w:val="005641F7"/>
    <w:rsid w:val="005662A4"/>
    <w:rsid w:val="00566F0C"/>
    <w:rsid w:val="005809F3"/>
    <w:rsid w:val="005841D3"/>
    <w:rsid w:val="0059156F"/>
    <w:rsid w:val="0059276F"/>
    <w:rsid w:val="00593B43"/>
    <w:rsid w:val="005956E7"/>
    <w:rsid w:val="005A2DFC"/>
    <w:rsid w:val="005A7946"/>
    <w:rsid w:val="005B2061"/>
    <w:rsid w:val="005B2307"/>
    <w:rsid w:val="005B36DF"/>
    <w:rsid w:val="005B4A72"/>
    <w:rsid w:val="005B5767"/>
    <w:rsid w:val="005C0C32"/>
    <w:rsid w:val="005D0F2D"/>
    <w:rsid w:val="0060020E"/>
    <w:rsid w:val="00601609"/>
    <w:rsid w:val="00606E62"/>
    <w:rsid w:val="006123DB"/>
    <w:rsid w:val="006136F4"/>
    <w:rsid w:val="006169F5"/>
    <w:rsid w:val="00621096"/>
    <w:rsid w:val="006210A2"/>
    <w:rsid w:val="00624292"/>
    <w:rsid w:val="00630935"/>
    <w:rsid w:val="00631789"/>
    <w:rsid w:val="00632F50"/>
    <w:rsid w:val="00633269"/>
    <w:rsid w:val="006374FE"/>
    <w:rsid w:val="006420B3"/>
    <w:rsid w:val="006527FD"/>
    <w:rsid w:val="006542FE"/>
    <w:rsid w:val="006608B6"/>
    <w:rsid w:val="006624CA"/>
    <w:rsid w:val="0066322F"/>
    <w:rsid w:val="00665D9D"/>
    <w:rsid w:val="00666BC0"/>
    <w:rsid w:val="00666E32"/>
    <w:rsid w:val="00671A3F"/>
    <w:rsid w:val="00677327"/>
    <w:rsid w:val="0068698A"/>
    <w:rsid w:val="00686EB0"/>
    <w:rsid w:val="006915E2"/>
    <w:rsid w:val="00692217"/>
    <w:rsid w:val="006A716B"/>
    <w:rsid w:val="006C1D59"/>
    <w:rsid w:val="006C3734"/>
    <w:rsid w:val="006C4975"/>
    <w:rsid w:val="006C6342"/>
    <w:rsid w:val="006C7DC6"/>
    <w:rsid w:val="006D0C62"/>
    <w:rsid w:val="006D3420"/>
    <w:rsid w:val="006D370D"/>
    <w:rsid w:val="006D419D"/>
    <w:rsid w:val="006D4BBD"/>
    <w:rsid w:val="006E2D10"/>
    <w:rsid w:val="006E6199"/>
    <w:rsid w:val="006F7ABD"/>
    <w:rsid w:val="00700033"/>
    <w:rsid w:val="007055F8"/>
    <w:rsid w:val="00716CA6"/>
    <w:rsid w:val="007202A5"/>
    <w:rsid w:val="0072477E"/>
    <w:rsid w:val="007362B4"/>
    <w:rsid w:val="00740D0E"/>
    <w:rsid w:val="00741705"/>
    <w:rsid w:val="00761246"/>
    <w:rsid w:val="00767103"/>
    <w:rsid w:val="0077022C"/>
    <w:rsid w:val="0077112E"/>
    <w:rsid w:val="00773C94"/>
    <w:rsid w:val="00774276"/>
    <w:rsid w:val="00777839"/>
    <w:rsid w:val="0078040B"/>
    <w:rsid w:val="007919D6"/>
    <w:rsid w:val="007975FC"/>
    <w:rsid w:val="007A152B"/>
    <w:rsid w:val="007A1999"/>
    <w:rsid w:val="007A1AEE"/>
    <w:rsid w:val="007A3AF0"/>
    <w:rsid w:val="007A3F80"/>
    <w:rsid w:val="007B13E9"/>
    <w:rsid w:val="007B4838"/>
    <w:rsid w:val="007B71AA"/>
    <w:rsid w:val="007C1457"/>
    <w:rsid w:val="007C3BD9"/>
    <w:rsid w:val="007C4EDA"/>
    <w:rsid w:val="007D1ABF"/>
    <w:rsid w:val="007E052D"/>
    <w:rsid w:val="007E3776"/>
    <w:rsid w:val="007F2E9F"/>
    <w:rsid w:val="007F505E"/>
    <w:rsid w:val="007F7B19"/>
    <w:rsid w:val="00800183"/>
    <w:rsid w:val="00800CCE"/>
    <w:rsid w:val="00806387"/>
    <w:rsid w:val="00812791"/>
    <w:rsid w:val="00813842"/>
    <w:rsid w:val="008162EE"/>
    <w:rsid w:val="0082160C"/>
    <w:rsid w:val="008232B6"/>
    <w:rsid w:val="00832E57"/>
    <w:rsid w:val="00836303"/>
    <w:rsid w:val="00843E23"/>
    <w:rsid w:val="008463C1"/>
    <w:rsid w:val="00847334"/>
    <w:rsid w:val="008517E8"/>
    <w:rsid w:val="008519C4"/>
    <w:rsid w:val="00857036"/>
    <w:rsid w:val="00861C71"/>
    <w:rsid w:val="00864FE2"/>
    <w:rsid w:val="00866035"/>
    <w:rsid w:val="0087298F"/>
    <w:rsid w:val="0088116F"/>
    <w:rsid w:val="00881596"/>
    <w:rsid w:val="00881CBE"/>
    <w:rsid w:val="00885248"/>
    <w:rsid w:val="00887558"/>
    <w:rsid w:val="0089205B"/>
    <w:rsid w:val="00895CBD"/>
    <w:rsid w:val="00897640"/>
    <w:rsid w:val="008A0428"/>
    <w:rsid w:val="008A5C31"/>
    <w:rsid w:val="008B1B91"/>
    <w:rsid w:val="008C20EB"/>
    <w:rsid w:val="008C2B9B"/>
    <w:rsid w:val="008D01F3"/>
    <w:rsid w:val="008D7F65"/>
    <w:rsid w:val="008E0752"/>
    <w:rsid w:val="008E348E"/>
    <w:rsid w:val="008E5D4C"/>
    <w:rsid w:val="008E7375"/>
    <w:rsid w:val="008F763D"/>
    <w:rsid w:val="009006A1"/>
    <w:rsid w:val="009025DC"/>
    <w:rsid w:val="00904020"/>
    <w:rsid w:val="00904113"/>
    <w:rsid w:val="009103D3"/>
    <w:rsid w:val="009152DA"/>
    <w:rsid w:val="00917880"/>
    <w:rsid w:val="00917B0D"/>
    <w:rsid w:val="009200C6"/>
    <w:rsid w:val="00924067"/>
    <w:rsid w:val="00927EB3"/>
    <w:rsid w:val="0094249D"/>
    <w:rsid w:val="00946E99"/>
    <w:rsid w:val="009471F2"/>
    <w:rsid w:val="00950F67"/>
    <w:rsid w:val="00952B42"/>
    <w:rsid w:val="009568D8"/>
    <w:rsid w:val="00957E91"/>
    <w:rsid w:val="00960DBB"/>
    <w:rsid w:val="0096783A"/>
    <w:rsid w:val="00972294"/>
    <w:rsid w:val="00972FCC"/>
    <w:rsid w:val="00976219"/>
    <w:rsid w:val="00986508"/>
    <w:rsid w:val="00991680"/>
    <w:rsid w:val="009928A4"/>
    <w:rsid w:val="009A27F0"/>
    <w:rsid w:val="009B4F30"/>
    <w:rsid w:val="009B6783"/>
    <w:rsid w:val="009C0BDA"/>
    <w:rsid w:val="009D51C6"/>
    <w:rsid w:val="009F110F"/>
    <w:rsid w:val="00A05167"/>
    <w:rsid w:val="00A061E2"/>
    <w:rsid w:val="00A07AFA"/>
    <w:rsid w:val="00A1369A"/>
    <w:rsid w:val="00A137DD"/>
    <w:rsid w:val="00A2672E"/>
    <w:rsid w:val="00A31675"/>
    <w:rsid w:val="00A31868"/>
    <w:rsid w:val="00A33701"/>
    <w:rsid w:val="00A35DAD"/>
    <w:rsid w:val="00A35E54"/>
    <w:rsid w:val="00A44E85"/>
    <w:rsid w:val="00A4710A"/>
    <w:rsid w:val="00A616BF"/>
    <w:rsid w:val="00A65ED0"/>
    <w:rsid w:val="00A70B20"/>
    <w:rsid w:val="00AA1B8A"/>
    <w:rsid w:val="00AA2509"/>
    <w:rsid w:val="00AA45FF"/>
    <w:rsid w:val="00AA71EB"/>
    <w:rsid w:val="00AB2739"/>
    <w:rsid w:val="00AC032F"/>
    <w:rsid w:val="00AD0736"/>
    <w:rsid w:val="00AD34E6"/>
    <w:rsid w:val="00AF7212"/>
    <w:rsid w:val="00B014D5"/>
    <w:rsid w:val="00B054D9"/>
    <w:rsid w:val="00B078C0"/>
    <w:rsid w:val="00B12373"/>
    <w:rsid w:val="00B1789F"/>
    <w:rsid w:val="00B21677"/>
    <w:rsid w:val="00B257E0"/>
    <w:rsid w:val="00B25B4C"/>
    <w:rsid w:val="00B346D6"/>
    <w:rsid w:val="00B369C1"/>
    <w:rsid w:val="00B37F2A"/>
    <w:rsid w:val="00B463B4"/>
    <w:rsid w:val="00B5037D"/>
    <w:rsid w:val="00B61F07"/>
    <w:rsid w:val="00B63A2B"/>
    <w:rsid w:val="00B64F23"/>
    <w:rsid w:val="00B7071C"/>
    <w:rsid w:val="00B80E3C"/>
    <w:rsid w:val="00B851EB"/>
    <w:rsid w:val="00B93775"/>
    <w:rsid w:val="00B97664"/>
    <w:rsid w:val="00BA56BA"/>
    <w:rsid w:val="00BC314F"/>
    <w:rsid w:val="00BC6488"/>
    <w:rsid w:val="00BD0078"/>
    <w:rsid w:val="00BD0397"/>
    <w:rsid w:val="00BD170E"/>
    <w:rsid w:val="00BD320F"/>
    <w:rsid w:val="00BE72DB"/>
    <w:rsid w:val="00C026DC"/>
    <w:rsid w:val="00C073BA"/>
    <w:rsid w:val="00C22621"/>
    <w:rsid w:val="00C22E98"/>
    <w:rsid w:val="00C336B8"/>
    <w:rsid w:val="00C33CC0"/>
    <w:rsid w:val="00C45841"/>
    <w:rsid w:val="00C47246"/>
    <w:rsid w:val="00C50DD3"/>
    <w:rsid w:val="00C76EAF"/>
    <w:rsid w:val="00C95B00"/>
    <w:rsid w:val="00C96519"/>
    <w:rsid w:val="00CA4B41"/>
    <w:rsid w:val="00CA599E"/>
    <w:rsid w:val="00CB1874"/>
    <w:rsid w:val="00CB6326"/>
    <w:rsid w:val="00CB75B3"/>
    <w:rsid w:val="00CC0D12"/>
    <w:rsid w:val="00CC15E7"/>
    <w:rsid w:val="00CC3096"/>
    <w:rsid w:val="00CC4AA8"/>
    <w:rsid w:val="00CC5EFA"/>
    <w:rsid w:val="00CC6D84"/>
    <w:rsid w:val="00CD47FA"/>
    <w:rsid w:val="00CE7925"/>
    <w:rsid w:val="00CF1FE6"/>
    <w:rsid w:val="00D06C0B"/>
    <w:rsid w:val="00D076F7"/>
    <w:rsid w:val="00D10286"/>
    <w:rsid w:val="00D1604B"/>
    <w:rsid w:val="00D1720A"/>
    <w:rsid w:val="00D22F50"/>
    <w:rsid w:val="00D23148"/>
    <w:rsid w:val="00D26B7F"/>
    <w:rsid w:val="00D27633"/>
    <w:rsid w:val="00D27E6E"/>
    <w:rsid w:val="00D323D9"/>
    <w:rsid w:val="00D36533"/>
    <w:rsid w:val="00D37E10"/>
    <w:rsid w:val="00D41E2E"/>
    <w:rsid w:val="00D51CEB"/>
    <w:rsid w:val="00D530F5"/>
    <w:rsid w:val="00D53F11"/>
    <w:rsid w:val="00D61C7C"/>
    <w:rsid w:val="00D6376F"/>
    <w:rsid w:val="00D6643F"/>
    <w:rsid w:val="00D75089"/>
    <w:rsid w:val="00D831C0"/>
    <w:rsid w:val="00D91303"/>
    <w:rsid w:val="00D93367"/>
    <w:rsid w:val="00D93DAA"/>
    <w:rsid w:val="00DA246F"/>
    <w:rsid w:val="00DB22A7"/>
    <w:rsid w:val="00DB6D66"/>
    <w:rsid w:val="00DB720F"/>
    <w:rsid w:val="00DC3A8C"/>
    <w:rsid w:val="00DD5700"/>
    <w:rsid w:val="00DD718D"/>
    <w:rsid w:val="00DE19E7"/>
    <w:rsid w:val="00DE21A6"/>
    <w:rsid w:val="00DE6275"/>
    <w:rsid w:val="00DF2026"/>
    <w:rsid w:val="00E030AD"/>
    <w:rsid w:val="00E030B1"/>
    <w:rsid w:val="00E030B6"/>
    <w:rsid w:val="00E05A3A"/>
    <w:rsid w:val="00E124CD"/>
    <w:rsid w:val="00E15012"/>
    <w:rsid w:val="00E16C50"/>
    <w:rsid w:val="00E20377"/>
    <w:rsid w:val="00E251F6"/>
    <w:rsid w:val="00E27ED6"/>
    <w:rsid w:val="00E301BD"/>
    <w:rsid w:val="00E30B6F"/>
    <w:rsid w:val="00E3517F"/>
    <w:rsid w:val="00E4239F"/>
    <w:rsid w:val="00E42AE2"/>
    <w:rsid w:val="00E501AB"/>
    <w:rsid w:val="00E50334"/>
    <w:rsid w:val="00E50FB0"/>
    <w:rsid w:val="00E517A6"/>
    <w:rsid w:val="00E548FB"/>
    <w:rsid w:val="00E54B48"/>
    <w:rsid w:val="00E556E9"/>
    <w:rsid w:val="00E5679C"/>
    <w:rsid w:val="00E61D81"/>
    <w:rsid w:val="00E70E28"/>
    <w:rsid w:val="00E86CE6"/>
    <w:rsid w:val="00E90EFE"/>
    <w:rsid w:val="00E928EC"/>
    <w:rsid w:val="00E940D7"/>
    <w:rsid w:val="00E94F29"/>
    <w:rsid w:val="00EA2203"/>
    <w:rsid w:val="00EA2813"/>
    <w:rsid w:val="00EB0DCD"/>
    <w:rsid w:val="00EB43A8"/>
    <w:rsid w:val="00EB4E7C"/>
    <w:rsid w:val="00EC0F9E"/>
    <w:rsid w:val="00EC189B"/>
    <w:rsid w:val="00EC25FF"/>
    <w:rsid w:val="00EC2B2F"/>
    <w:rsid w:val="00EC330C"/>
    <w:rsid w:val="00EC4D2B"/>
    <w:rsid w:val="00EC4E4B"/>
    <w:rsid w:val="00EC5451"/>
    <w:rsid w:val="00EC7BCD"/>
    <w:rsid w:val="00ED2578"/>
    <w:rsid w:val="00EE0C0D"/>
    <w:rsid w:val="00EE3722"/>
    <w:rsid w:val="00EE57A7"/>
    <w:rsid w:val="00EF26E0"/>
    <w:rsid w:val="00EF7A9D"/>
    <w:rsid w:val="00F01012"/>
    <w:rsid w:val="00F02EE9"/>
    <w:rsid w:val="00F05323"/>
    <w:rsid w:val="00F150D9"/>
    <w:rsid w:val="00F15E21"/>
    <w:rsid w:val="00F165C3"/>
    <w:rsid w:val="00F22111"/>
    <w:rsid w:val="00F24CD4"/>
    <w:rsid w:val="00F3674F"/>
    <w:rsid w:val="00F50484"/>
    <w:rsid w:val="00F52EC5"/>
    <w:rsid w:val="00F613E1"/>
    <w:rsid w:val="00F7732A"/>
    <w:rsid w:val="00F77B90"/>
    <w:rsid w:val="00F8395C"/>
    <w:rsid w:val="00F858E5"/>
    <w:rsid w:val="00F8674F"/>
    <w:rsid w:val="00F8699C"/>
    <w:rsid w:val="00F906D7"/>
    <w:rsid w:val="00FA46E4"/>
    <w:rsid w:val="00FA5835"/>
    <w:rsid w:val="00FA68B5"/>
    <w:rsid w:val="00FB02F1"/>
    <w:rsid w:val="00FC14A4"/>
    <w:rsid w:val="00FC2277"/>
    <w:rsid w:val="00FC455D"/>
    <w:rsid w:val="00FD0C16"/>
    <w:rsid w:val="00FD4D5F"/>
    <w:rsid w:val="00FD61D4"/>
    <w:rsid w:val="00FE4EA5"/>
    <w:rsid w:val="00FE792B"/>
    <w:rsid w:val="00FF1225"/>
    <w:rsid w:val="00FF5A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3793" style="mso-height-relative:margin" fillcolor="white" strokecolor="none [3213]">
      <v:fill color="white"/>
      <v:stroke color="none [3213]" weight=".5pt"/>
      <o:colormru v:ext="edit" colors="fuchsia"/>
    </o:shapedefaults>
    <o:shapelayout v:ext="edit">
      <o:idmap v:ext="edit" data="1"/>
      <o:rules v:ext="edit">
        <o:r id="V:Rule1" type="callout" idref="#Denkblase: wolkenförmig 6"/>
        <o:r id="V:Rule2" type="callout" idref="#Denkblase: wolkenförmig 3"/>
        <o:r id="V:Rule3" type="callout" idref="#_x0000_s1033"/>
        <o:r id="V:Rule4" type="callout" idref="#_x0000_s1035"/>
        <o:r id="V:Rule5" type="callout" idref="#Denkblase: wolkenförmig 7"/>
        <o:r id="V:Rule6" type="callout" idref="#Denkblase: wolkenförmig 8"/>
        <o:r id="V:Rule7" type="callout" idref="#Denkblase: wolkenförmig 2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Calibri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footer" w:qFormat="1"/>
    <w:lsdException w:name="caption" w:uiPriority="35" w:qFormat="1"/>
    <w:lsdException w:name="footnote reference" w:unhideWhenUsed="0"/>
    <w:lsdException w:name="annotation reference" w:uiPriority="0"/>
    <w:lsdException w:name="line number" w:qFormat="1"/>
    <w:lsdException w:name="toa heading" w:unhideWhenUsed="0"/>
    <w:lsdException w:name="List" w:uiPriority="0" w:unhideWhenUsed="0"/>
    <w:lsdException w:name="Title" w:semiHidden="0" w:uiPriority="10" w:unhideWhenUsed="0" w:qFormat="1"/>
    <w:lsdException w:name="Signature" w:unhideWhenUsed="0"/>
    <w:lsdException w:name="Default Paragraph Font" w:uiPriority="1"/>
    <w:lsdException w:name="Subtitle" w:semiHidden="0" w:uiPriority="11" w:unhideWhenUsed="0" w:qFormat="1"/>
    <w:lsdException w:name="Note Heading" w:unhideWhenUsed="0"/>
    <w:lsdException w:name="Hyperlink" w:unhideWhenUsed="0"/>
    <w:lsdException w:name="Strong" w:semiHidden="0" w:uiPriority="22" w:unhideWhenUsed="0" w:qFormat="1"/>
    <w:lsdException w:name="Emphasis" w:semiHidden="0" w:uiPriority="20" w:unhideWhenUsed="0" w:qFormat="1"/>
    <w:lsdException w:name="E-mail Signature" w:unhideWhenUsed="0"/>
    <w:lsdException w:name="Normal (Web)" w:unhideWhenUsed="0"/>
    <w:lsdException w:name="HTML Acronym" w:unhideWhenUsed="0"/>
    <w:lsdException w:name="HTML Cite" w:unhideWhenUsed="0"/>
    <w:lsdException w:name="HTML Code" w:unhideWhenUsed="0"/>
    <w:lsdException w:name="HTML Definition" w:unhideWhenUsed="0"/>
    <w:lsdException w:name="HTML Keyboard" w:unhideWhenUsed="0"/>
    <w:lsdException w:name="HTML Sample" w:unhideWhenUsed="0"/>
    <w:lsdException w:name="HTML Typewriter" w:unhideWhenUsed="0"/>
    <w:lsdException w:name="HTML Variable" w:unhideWhenUsed="0"/>
    <w:lsdException w:name="Table Grid" w:semiHidden="0" w:uiPriority="3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9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semiHidden/>
    <w:qFormat/>
    <w:rsid w:val="00A137DD"/>
    <w:pPr>
      <w:suppressLineNumbers/>
    </w:pPr>
    <w:rPr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semiHidden/>
    <w:qFormat/>
    <w:rsid w:val="00AB2739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qFormat/>
    <w:rsid w:val="00AB2739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qFormat/>
    <w:rsid w:val="00AB2739"/>
    <w:pPr>
      <w:keepNext/>
      <w:spacing w:before="240" w:after="60"/>
      <w:outlineLvl w:val="2"/>
    </w:pPr>
    <w:rPr>
      <w:rFonts w:ascii="Cambria" w:eastAsia="Times New Roman" w:hAnsi="Cambria"/>
      <w:b/>
      <w:bCs/>
      <w:sz w:val="26"/>
      <w:szCs w:val="26"/>
    </w:rPr>
  </w:style>
  <w:style w:type="paragraph" w:styleId="berschrift4">
    <w:name w:val="heading 4"/>
    <w:basedOn w:val="Standard"/>
    <w:next w:val="Standard"/>
    <w:link w:val="berschrift4Zchn"/>
    <w:uiPriority w:val="9"/>
    <w:semiHidden/>
    <w:qFormat/>
    <w:rsid w:val="00AB2739"/>
    <w:pPr>
      <w:keepNext/>
      <w:spacing w:before="240" w:after="60"/>
      <w:outlineLvl w:val="3"/>
    </w:pPr>
    <w:rPr>
      <w:rFonts w:ascii="Calibri" w:eastAsia="Times New Roman" w:hAnsi="Calibri"/>
      <w:b/>
      <w:bCs/>
      <w:sz w:val="28"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semiHidden/>
    <w:qFormat/>
    <w:rsid w:val="00AB2739"/>
    <w:pPr>
      <w:spacing w:before="240" w:after="60"/>
      <w:outlineLvl w:val="4"/>
    </w:pPr>
    <w:rPr>
      <w:rFonts w:ascii="Calibri" w:eastAsia="Times New Roman" w:hAnsi="Calibri"/>
      <w:b/>
      <w:bCs/>
      <w:i/>
      <w:iCs/>
      <w:sz w:val="26"/>
      <w:szCs w:val="26"/>
    </w:rPr>
  </w:style>
  <w:style w:type="paragraph" w:styleId="berschrift6">
    <w:name w:val="heading 6"/>
    <w:basedOn w:val="Standard"/>
    <w:next w:val="Standard"/>
    <w:link w:val="berschrift6Zchn"/>
    <w:semiHidden/>
    <w:qFormat/>
    <w:rsid w:val="00AB2739"/>
    <w:pPr>
      <w:spacing w:before="240" w:after="60"/>
      <w:outlineLvl w:val="5"/>
    </w:pPr>
    <w:rPr>
      <w:rFonts w:ascii="Calibri" w:eastAsia="Times New Roman" w:hAnsi="Calibri"/>
      <w:b/>
      <w:bCs/>
      <w:sz w:val="22"/>
      <w:szCs w:val="22"/>
    </w:rPr>
  </w:style>
  <w:style w:type="paragraph" w:styleId="berschrift7">
    <w:name w:val="heading 7"/>
    <w:basedOn w:val="Standard"/>
    <w:next w:val="Standard"/>
    <w:link w:val="berschrift7Zchn"/>
    <w:uiPriority w:val="9"/>
    <w:semiHidden/>
    <w:qFormat/>
    <w:rsid w:val="00AB2739"/>
    <w:pPr>
      <w:spacing w:before="240" w:after="60"/>
      <w:outlineLvl w:val="6"/>
    </w:pPr>
    <w:rPr>
      <w:rFonts w:ascii="Calibri" w:eastAsia="Times New Roman" w:hAnsi="Calibri"/>
      <w:sz w:val="24"/>
      <w:szCs w:val="24"/>
    </w:rPr>
  </w:style>
  <w:style w:type="paragraph" w:styleId="berschrift8">
    <w:name w:val="heading 8"/>
    <w:basedOn w:val="Standard"/>
    <w:next w:val="Standard"/>
    <w:link w:val="berschrift8Zchn"/>
    <w:uiPriority w:val="9"/>
    <w:semiHidden/>
    <w:qFormat/>
    <w:rsid w:val="00AB2739"/>
    <w:pPr>
      <w:spacing w:before="240" w:after="60"/>
      <w:outlineLvl w:val="7"/>
    </w:pPr>
    <w:rPr>
      <w:rFonts w:ascii="Calibri" w:eastAsia="Times New Roman" w:hAnsi="Calibri"/>
      <w:i/>
      <w:iCs/>
      <w:sz w:val="24"/>
      <w:szCs w:val="24"/>
    </w:rPr>
  </w:style>
  <w:style w:type="paragraph" w:styleId="berschrift9">
    <w:name w:val="heading 9"/>
    <w:basedOn w:val="Standard"/>
    <w:next w:val="Standard"/>
    <w:link w:val="berschrift9Zchn"/>
    <w:uiPriority w:val="9"/>
    <w:semiHidden/>
    <w:qFormat/>
    <w:rsid w:val="00AB2739"/>
    <w:pPr>
      <w:spacing w:before="240" w:after="60"/>
      <w:outlineLvl w:val="8"/>
    </w:pPr>
    <w:rPr>
      <w:rFonts w:ascii="Cambria" w:eastAsia="Times New Roman" w:hAnsi="Cambria"/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uiPriority w:val="9"/>
    <w:semiHidden/>
    <w:rsid w:val="00F15E21"/>
    <w:rPr>
      <w:rFonts w:ascii="Cambria" w:eastAsia="Times New Roman" w:hAnsi="Cambria"/>
      <w:b/>
      <w:bCs/>
      <w:kern w:val="32"/>
      <w:sz w:val="32"/>
      <w:szCs w:val="32"/>
    </w:rPr>
  </w:style>
  <w:style w:type="character" w:customStyle="1" w:styleId="berschrift2Zchn">
    <w:name w:val="Überschrift 2 Zchn"/>
    <w:link w:val="berschrift2"/>
    <w:uiPriority w:val="9"/>
    <w:rsid w:val="00F15E21"/>
    <w:rPr>
      <w:rFonts w:ascii="Cambria" w:eastAsia="Times New Roman" w:hAnsi="Cambria"/>
      <w:b/>
      <w:bCs/>
      <w:i/>
      <w:iCs/>
      <w:sz w:val="28"/>
      <w:szCs w:val="28"/>
    </w:rPr>
  </w:style>
  <w:style w:type="character" w:customStyle="1" w:styleId="berschrift3Zchn">
    <w:name w:val="Überschrift 3 Zchn"/>
    <w:link w:val="berschrift3"/>
    <w:uiPriority w:val="9"/>
    <w:rsid w:val="00F15E21"/>
    <w:rPr>
      <w:rFonts w:ascii="Cambria" w:eastAsia="Times New Roman" w:hAnsi="Cambria"/>
      <w:b/>
      <w:bCs/>
      <w:sz w:val="26"/>
      <w:szCs w:val="26"/>
    </w:rPr>
  </w:style>
  <w:style w:type="character" w:customStyle="1" w:styleId="berschrift4Zchn">
    <w:name w:val="Überschrift 4 Zchn"/>
    <w:link w:val="berschrift4"/>
    <w:uiPriority w:val="9"/>
    <w:semiHidden/>
    <w:rsid w:val="00F15E21"/>
    <w:rPr>
      <w:rFonts w:ascii="Calibri" w:eastAsia="Times New Roman" w:hAnsi="Calibri"/>
      <w:b/>
      <w:bCs/>
      <w:sz w:val="28"/>
      <w:szCs w:val="28"/>
    </w:rPr>
  </w:style>
  <w:style w:type="character" w:customStyle="1" w:styleId="berschrift5Zchn">
    <w:name w:val="Überschrift 5 Zchn"/>
    <w:link w:val="berschrift5"/>
    <w:uiPriority w:val="9"/>
    <w:semiHidden/>
    <w:rsid w:val="00F15E21"/>
    <w:rPr>
      <w:rFonts w:ascii="Calibri" w:eastAsia="Times New Roman" w:hAnsi="Calibri"/>
      <w:b/>
      <w:bCs/>
      <w:i/>
      <w:iCs/>
      <w:sz w:val="26"/>
      <w:szCs w:val="26"/>
    </w:rPr>
  </w:style>
  <w:style w:type="character" w:customStyle="1" w:styleId="berschrift6Zchn">
    <w:name w:val="Überschrift 6 Zchn"/>
    <w:link w:val="berschrift6"/>
    <w:semiHidden/>
    <w:rsid w:val="00F15E21"/>
    <w:rPr>
      <w:rFonts w:ascii="Calibri" w:eastAsia="Times New Roman" w:hAnsi="Calibri"/>
      <w:b/>
      <w:bCs/>
      <w:sz w:val="22"/>
      <w:szCs w:val="22"/>
    </w:rPr>
  </w:style>
  <w:style w:type="character" w:customStyle="1" w:styleId="berschrift7Zchn">
    <w:name w:val="Überschrift 7 Zchn"/>
    <w:link w:val="berschrift7"/>
    <w:uiPriority w:val="9"/>
    <w:semiHidden/>
    <w:rsid w:val="00F15E21"/>
    <w:rPr>
      <w:rFonts w:ascii="Calibri" w:eastAsia="Times New Roman" w:hAnsi="Calibri"/>
      <w:sz w:val="24"/>
      <w:szCs w:val="24"/>
    </w:rPr>
  </w:style>
  <w:style w:type="character" w:customStyle="1" w:styleId="berschrift8Zchn">
    <w:name w:val="Überschrift 8 Zchn"/>
    <w:link w:val="berschrift8"/>
    <w:uiPriority w:val="9"/>
    <w:semiHidden/>
    <w:rsid w:val="00F15E21"/>
    <w:rPr>
      <w:rFonts w:ascii="Calibri" w:eastAsia="Times New Roman" w:hAnsi="Calibri"/>
      <w:i/>
      <w:iCs/>
      <w:sz w:val="24"/>
      <w:szCs w:val="24"/>
    </w:rPr>
  </w:style>
  <w:style w:type="character" w:customStyle="1" w:styleId="berschrift9Zchn">
    <w:name w:val="Überschrift 9 Zchn"/>
    <w:link w:val="berschrift9"/>
    <w:uiPriority w:val="9"/>
    <w:semiHidden/>
    <w:rsid w:val="00F15E21"/>
    <w:rPr>
      <w:rFonts w:ascii="Cambria" w:eastAsia="Times New Roman" w:hAnsi="Cambria"/>
      <w:sz w:val="22"/>
      <w:szCs w:val="22"/>
    </w:rPr>
  </w:style>
  <w:style w:type="paragraph" w:customStyle="1" w:styleId="0011621">
    <w:name w:val="00_Ü1 16/21"/>
    <w:basedOn w:val="Standard"/>
    <w:uiPriority w:val="99"/>
    <w:rsid w:val="006624CA"/>
    <w:pPr>
      <w:pageBreakBefore/>
      <w:autoSpaceDE w:val="0"/>
      <w:autoSpaceDN w:val="0"/>
      <w:adjustRightInd w:val="0"/>
      <w:spacing w:after="400" w:line="420" w:lineRule="atLeast"/>
      <w:textAlignment w:val="baseline"/>
      <w:outlineLvl w:val="0"/>
    </w:pPr>
    <w:rPr>
      <w:rFonts w:ascii="Arial" w:eastAsia="SimSun" w:hAnsi="Arial" w:cs="Arial-BoldMT"/>
      <w:b/>
      <w:bCs/>
      <w:sz w:val="32"/>
      <w:szCs w:val="32"/>
      <w:lang w:eastAsia="zh-CN"/>
    </w:rPr>
  </w:style>
  <w:style w:type="paragraph" w:customStyle="1" w:styleId="02AufgabeTextv0n0">
    <w:name w:val="02_Aufgabe Text v0 n0 *"/>
    <w:basedOn w:val="Standard"/>
    <w:uiPriority w:val="99"/>
    <w:rsid w:val="006624CA"/>
    <w:pPr>
      <w:tabs>
        <w:tab w:val="left" w:pos="284"/>
        <w:tab w:val="right" w:pos="9072"/>
      </w:tabs>
      <w:autoSpaceDE w:val="0"/>
      <w:autoSpaceDN w:val="0"/>
      <w:adjustRightInd w:val="0"/>
      <w:spacing w:line="240" w:lineRule="exact"/>
      <w:textAlignment w:val="baseline"/>
    </w:pPr>
    <w:rPr>
      <w:rFonts w:ascii="Arial" w:eastAsia="SimSun" w:hAnsi="Arial" w:cs="ArialMT"/>
      <w:spacing w:val="1"/>
      <w:sz w:val="18"/>
      <w:lang w:eastAsia="zh-CN"/>
    </w:rPr>
  </w:style>
  <w:style w:type="paragraph" w:customStyle="1" w:styleId="09Seitenzahl">
    <w:name w:val="09_Seitenzahl"/>
    <w:basedOn w:val="Standard"/>
    <w:semiHidden/>
    <w:qFormat/>
    <w:rsid w:val="000B66C4"/>
    <w:pPr>
      <w:framePr w:wrap="around" w:vAnchor="page" w:hAnchor="page" w:x="993" w:y="15832"/>
      <w:widowControl w:val="0"/>
      <w:suppressOverlap/>
      <w:jc w:val="right"/>
    </w:pPr>
    <w:rPr>
      <w:rFonts w:ascii="Arial" w:eastAsia="Times New Roman" w:hAnsi="Arial"/>
      <w:b/>
      <w:lang w:eastAsia="de-DE"/>
    </w:rPr>
  </w:style>
  <w:style w:type="character" w:customStyle="1" w:styleId="09KopfText8ptnegfett">
    <w:name w:val="09_Kopf_Text_8pt_neg_fett"/>
    <w:uiPriority w:val="1"/>
    <w:semiHidden/>
    <w:rsid w:val="00A65ED0"/>
    <w:rPr>
      <w:b/>
      <w:sz w:val="16"/>
    </w:rPr>
  </w:style>
  <w:style w:type="paragraph" w:styleId="Kopfzeile">
    <w:name w:val="header"/>
    <w:basedOn w:val="Standard"/>
    <w:link w:val="KopfzeileZchn"/>
    <w:uiPriority w:val="99"/>
    <w:semiHidden/>
    <w:rsid w:val="00A65ED0"/>
    <w:pPr>
      <w:tabs>
        <w:tab w:val="center" w:pos="4536"/>
        <w:tab w:val="right" w:pos="9072"/>
      </w:tabs>
    </w:pPr>
  </w:style>
  <w:style w:type="paragraph" w:customStyle="1" w:styleId="09FussPaginalinks">
    <w:name w:val="09_Fuss_Pagina_links"/>
    <w:semiHidden/>
    <w:qFormat/>
    <w:rsid w:val="00AB2739"/>
    <w:pPr>
      <w:suppressAutoHyphens/>
      <w:spacing w:before="200" w:line="240" w:lineRule="exact"/>
    </w:pPr>
    <w:rPr>
      <w:rFonts w:ascii="Arial" w:hAnsi="Arial"/>
      <w:b/>
      <w:noProof/>
      <w:color w:val="595959"/>
      <w:sz w:val="15"/>
      <w:szCs w:val="18"/>
    </w:rPr>
  </w:style>
  <w:style w:type="character" w:styleId="Seitenzahl">
    <w:name w:val="page number"/>
    <w:uiPriority w:val="99"/>
    <w:semiHidden/>
    <w:rsid w:val="00AB2739"/>
    <w:rPr>
      <w:rFonts w:ascii="Arial" w:hAnsi="Arial"/>
      <w:b/>
      <w:i w:val="0"/>
      <w:color w:val="595959"/>
      <w:sz w:val="15"/>
    </w:rPr>
  </w:style>
  <w:style w:type="paragraph" w:customStyle="1" w:styleId="02AufgabeTextv0n6">
    <w:name w:val="02_Aufgabe Text v0 n6"/>
    <w:basedOn w:val="02AufgabeTextv0n0"/>
    <w:semiHidden/>
    <w:qFormat/>
    <w:rsid w:val="00AB2739"/>
    <w:pPr>
      <w:spacing w:after="120"/>
    </w:pPr>
  </w:style>
  <w:style w:type="paragraph" w:customStyle="1" w:styleId="01Fremdtext">
    <w:name w:val="01_Fremdtext"/>
    <w:qFormat/>
    <w:rsid w:val="007E052D"/>
    <w:pPr>
      <w:tabs>
        <w:tab w:val="left" w:pos="284"/>
      </w:tabs>
      <w:spacing w:line="240" w:lineRule="exact"/>
      <w:ind w:right="567"/>
      <w:jc w:val="both"/>
      <w:textAlignment w:val="baseline"/>
    </w:pPr>
    <w:rPr>
      <w:rFonts w:eastAsia="SimSun" w:cs="ArialMT"/>
      <w:sz w:val="19"/>
      <w:lang w:eastAsia="zh-CN"/>
    </w:rPr>
  </w:style>
  <w:style w:type="paragraph" w:customStyle="1" w:styleId="01Fremdtext0">
    <w:name w:val="01_Fremdtext Ü"/>
    <w:basedOn w:val="01Fremdtext"/>
    <w:qFormat/>
    <w:rsid w:val="00AB2739"/>
    <w:pPr>
      <w:suppressLineNumbers/>
      <w:spacing w:before="240" w:after="120" w:line="240" w:lineRule="auto"/>
    </w:pPr>
    <w:rPr>
      <w:b/>
      <w:sz w:val="22"/>
    </w:rPr>
  </w:style>
  <w:style w:type="paragraph" w:customStyle="1" w:styleId="02AufgabeTextv0n0kursv">
    <w:name w:val="02_Aufgabe Text v0 n0 kursv"/>
    <w:basedOn w:val="02AufgabeTextv0n0"/>
    <w:semiHidden/>
    <w:qFormat/>
    <w:rsid w:val="00AB2739"/>
    <w:rPr>
      <w:i/>
    </w:rPr>
  </w:style>
  <w:style w:type="character" w:customStyle="1" w:styleId="02AufgabeNrZF">
    <w:name w:val="02_Aufgabe Nr (ZF)"/>
    <w:uiPriority w:val="1"/>
    <w:semiHidden/>
    <w:qFormat/>
    <w:rsid w:val="00AB2739"/>
    <w:rPr>
      <w:rFonts w:ascii="Arial" w:eastAsia="SimSun" w:hAnsi="Arial"/>
      <w:b/>
      <w:i w:val="0"/>
      <w:color w:val="FFFFFF"/>
      <w:spacing w:val="6"/>
      <w:sz w:val="18"/>
      <w:bdr w:val="none" w:sz="0" w:space="0" w:color="auto"/>
      <w:shd w:val="clear" w:color="auto" w:fill="595959"/>
    </w:rPr>
  </w:style>
  <w:style w:type="paragraph" w:customStyle="1" w:styleId="09KopfKV">
    <w:name w:val="09_Kopf KV"/>
    <w:semiHidden/>
    <w:qFormat/>
    <w:rsid w:val="00AB2739"/>
    <w:pPr>
      <w:pageBreakBefore/>
      <w:suppressLineNumbers/>
      <w:outlineLvl w:val="0"/>
    </w:pPr>
    <w:rPr>
      <w:rFonts w:ascii="Arial" w:eastAsia="SimSun" w:hAnsi="Arial" w:cs="Arial"/>
      <w:szCs w:val="11"/>
      <w:lang w:eastAsia="zh-CN"/>
    </w:rPr>
  </w:style>
  <w:style w:type="paragraph" w:customStyle="1" w:styleId="09KopfKVNr">
    <w:name w:val="09_Kopf KV Nr"/>
    <w:semiHidden/>
    <w:qFormat/>
    <w:rsid w:val="00AB2739"/>
    <w:pPr>
      <w:suppressLineNumbers/>
      <w:jc w:val="center"/>
    </w:pPr>
    <w:rPr>
      <w:rFonts w:ascii="Arial" w:eastAsia="SimSun" w:hAnsi="Arial" w:cs="Arial"/>
      <w:b/>
      <w:sz w:val="34"/>
      <w:szCs w:val="34"/>
      <w:lang w:eastAsia="zh-CN"/>
    </w:rPr>
  </w:style>
  <w:style w:type="paragraph" w:customStyle="1" w:styleId="09KopfKolumnentitel">
    <w:name w:val="09_Kopf Kolumnentitel"/>
    <w:semiHidden/>
    <w:qFormat/>
    <w:rsid w:val="00AB2739"/>
    <w:rPr>
      <w:rFonts w:ascii="Arial" w:eastAsia="SimSun" w:hAnsi="Arial" w:cs="ArialMT"/>
      <w:spacing w:val="1"/>
      <w:sz w:val="22"/>
      <w:lang w:eastAsia="zh-CN"/>
    </w:r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F15E21"/>
    <w:rPr>
      <w:lang w:eastAsia="en-US"/>
    </w:rPr>
  </w:style>
  <w:style w:type="paragraph" w:styleId="Fuzeile">
    <w:name w:val="footer"/>
    <w:basedOn w:val="Standard"/>
    <w:link w:val="FuzeileZchn"/>
    <w:uiPriority w:val="99"/>
    <w:semiHidden/>
    <w:qFormat/>
    <w:rsid w:val="00A65ED0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semiHidden/>
    <w:rsid w:val="00F15E21"/>
    <w:rPr>
      <w:lang w:eastAsia="en-US"/>
    </w:rPr>
  </w:style>
  <w:style w:type="character" w:customStyle="1" w:styleId="09KopfText8ptneg">
    <w:name w:val="09_Kopf_Text_8pt_neg"/>
    <w:uiPriority w:val="1"/>
    <w:semiHidden/>
    <w:rsid w:val="00A65ED0"/>
    <w:rPr>
      <w:sz w:val="16"/>
      <w:szCs w:val="16"/>
    </w:rPr>
  </w:style>
  <w:style w:type="character" w:customStyle="1" w:styleId="HinweisvomAutorZchn">
    <w:name w:val="*Hinweis_vom_Autor Zchn"/>
    <w:basedOn w:val="Absatz-Standardschriftart"/>
    <w:link w:val="HinweisvomAutor"/>
    <w:semiHidden/>
    <w:rsid w:val="00F15E21"/>
    <w:rPr>
      <w:rFonts w:ascii="Arial" w:eastAsia="Times New Roman" w:hAnsi="Arial" w:cs="Arial"/>
      <w:color w:val="FF00FF"/>
      <w:sz w:val="24"/>
      <w:szCs w:val="36"/>
    </w:rPr>
  </w:style>
  <w:style w:type="paragraph" w:customStyle="1" w:styleId="04TabelleKopf">
    <w:name w:val="04_Tabelle Kopf"/>
    <w:semiHidden/>
    <w:qFormat/>
    <w:rsid w:val="00AB2739"/>
    <w:pPr>
      <w:suppressLineNumbers/>
      <w:tabs>
        <w:tab w:val="left" w:pos="312"/>
      </w:tabs>
      <w:spacing w:line="240" w:lineRule="atLeast"/>
    </w:pPr>
    <w:rPr>
      <w:rFonts w:ascii="Arial" w:eastAsia="SimSun" w:hAnsi="Arial" w:cs="ArialMT"/>
      <w:b/>
      <w:spacing w:val="1"/>
      <w:sz w:val="18"/>
      <w:lang w:eastAsia="zh-CN"/>
    </w:rPr>
  </w:style>
  <w:style w:type="table" w:styleId="Tabellenraster">
    <w:name w:val="Table Grid"/>
    <w:basedOn w:val="NormaleTabelle"/>
    <w:uiPriority w:val="39"/>
    <w:rsid w:val="00AB2739"/>
    <w:rPr>
      <w:rFonts w:eastAsia="SimSu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04TabelleTextv0n0">
    <w:name w:val="04_Tabelle Text v0 n0*"/>
    <w:basedOn w:val="04TabelleKopf"/>
    <w:semiHidden/>
    <w:qFormat/>
    <w:rsid w:val="00AB2739"/>
    <w:rPr>
      <w:b w:val="0"/>
    </w:rPr>
  </w:style>
  <w:style w:type="paragraph" w:customStyle="1" w:styleId="04TabelleTextv0n2">
    <w:name w:val="04_Tabelle Text v0 n2"/>
    <w:basedOn w:val="04TabelleTextv0n0"/>
    <w:semiHidden/>
    <w:qFormat/>
    <w:rsid w:val="00AB2739"/>
    <w:pPr>
      <w:spacing w:after="40"/>
    </w:pPr>
  </w:style>
  <w:style w:type="character" w:customStyle="1" w:styleId="0ZFkursiv">
    <w:name w:val="0_ZF_kursiv"/>
    <w:uiPriority w:val="1"/>
    <w:semiHidden/>
    <w:qFormat/>
    <w:rsid w:val="00AB2739"/>
    <w:rPr>
      <w:i/>
    </w:rPr>
  </w:style>
  <w:style w:type="character" w:customStyle="1" w:styleId="0ZFbold">
    <w:name w:val="0_ZF_bold"/>
    <w:uiPriority w:val="1"/>
    <w:semiHidden/>
    <w:qFormat/>
    <w:rsid w:val="00AB2739"/>
    <w:rPr>
      <w:b/>
    </w:rPr>
  </w:style>
  <w:style w:type="numbering" w:customStyle="1" w:styleId="KlettAufzStrich-5">
    <w:name w:val="Klett_Aufz_Strich - 5"/>
    <w:uiPriority w:val="99"/>
    <w:rsid w:val="00AB2739"/>
    <w:pPr>
      <w:numPr>
        <w:numId w:val="11"/>
      </w:numPr>
    </w:pPr>
  </w:style>
  <w:style w:type="paragraph" w:customStyle="1" w:styleId="01Fremdtextv0n0-mZZ-block">
    <w:name w:val="01_Fremdtext v0 n0 - mZZ - block"/>
    <w:basedOn w:val="01Fremdtext"/>
    <w:semiHidden/>
    <w:qFormat/>
    <w:rsid w:val="00AB2739"/>
  </w:style>
  <w:style w:type="paragraph" w:customStyle="1" w:styleId="01Fremdtextv0n0-mZZ-block-ezg1Zeile">
    <w:name w:val="01_Fremdtext v0 n0 - mZZ - block - ezg_1.Zeile"/>
    <w:basedOn w:val="01Fremdtextv0n0-mZZ-block"/>
    <w:semiHidden/>
    <w:qFormat/>
    <w:rsid w:val="00AB2739"/>
    <w:pPr>
      <w:ind w:firstLine="142"/>
    </w:pPr>
  </w:style>
  <w:style w:type="character" w:customStyle="1" w:styleId="0ZFLinieTimesnurfrLinien">
    <w:name w:val="0_ZF_Linie (Times_nur_für_Linien)"/>
    <w:uiPriority w:val="1"/>
    <w:semiHidden/>
    <w:qFormat/>
    <w:rsid w:val="00AB2739"/>
    <w:rPr>
      <w:rFonts w:ascii="Times New Roman" w:hAnsi="Times New Roman"/>
      <w:u w:val="single"/>
    </w:rPr>
  </w:style>
  <w:style w:type="paragraph" w:customStyle="1" w:styleId="02AufgabemNrv6n0">
    <w:name w:val="02_Aufgabe mNr v6 n0"/>
    <w:link w:val="02AufgabemNrv6n0Zchn"/>
    <w:semiHidden/>
    <w:qFormat/>
    <w:rsid w:val="00700033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120" w:line="240" w:lineRule="exact"/>
      <w:ind w:hanging="510"/>
      <w:textAlignment w:val="baseline"/>
    </w:pPr>
    <w:rPr>
      <w:rFonts w:ascii="Arial" w:eastAsia="SimSun" w:hAnsi="Arial"/>
      <w:spacing w:val="1"/>
      <w:sz w:val="18"/>
      <w:lang w:eastAsia="zh-CN"/>
    </w:rPr>
  </w:style>
  <w:style w:type="paragraph" w:customStyle="1" w:styleId="09Copyright">
    <w:name w:val="09_Copyright"/>
    <w:semiHidden/>
    <w:qFormat/>
    <w:rsid w:val="00AB2739"/>
    <w:rPr>
      <w:rFonts w:ascii="Arial" w:eastAsia="SimSun" w:hAnsi="Arial"/>
      <w:sz w:val="11"/>
      <w:szCs w:val="22"/>
      <w:lang w:eastAsia="zh-CN"/>
    </w:rPr>
  </w:style>
  <w:style w:type="paragraph" w:customStyle="1" w:styleId="zzAbstand1pt">
    <w:name w:val="zz_Abstand_1pt"/>
    <w:basedOn w:val="Standard"/>
    <w:semiHidden/>
    <w:rsid w:val="00A061E2"/>
    <w:pPr>
      <w:spacing w:line="28" w:lineRule="exact"/>
    </w:pPr>
    <w:rPr>
      <w:sz w:val="4"/>
      <w:szCs w:val="4"/>
    </w:rPr>
  </w:style>
  <w:style w:type="paragraph" w:customStyle="1" w:styleId="0021116">
    <w:name w:val="00_Ü2 11/16"/>
    <w:basedOn w:val="0011621"/>
    <w:qFormat/>
    <w:rsid w:val="0059276F"/>
    <w:pPr>
      <w:pageBreakBefore w:val="0"/>
      <w:spacing w:after="160" w:line="320" w:lineRule="exact"/>
      <w:outlineLvl w:val="1"/>
    </w:pPr>
    <w:rPr>
      <w:sz w:val="22"/>
    </w:rPr>
  </w:style>
  <w:style w:type="paragraph" w:customStyle="1" w:styleId="09Autortext">
    <w:name w:val="09_Autortext"/>
    <w:basedOn w:val="Standard"/>
    <w:semiHidden/>
    <w:qFormat/>
    <w:rsid w:val="00AB2739"/>
    <w:pPr>
      <w:spacing w:after="200" w:line="276" w:lineRule="auto"/>
    </w:pPr>
    <w:rPr>
      <w:rFonts w:ascii="Calibri" w:eastAsia="SimSun" w:hAnsi="Calibri"/>
      <w:color w:val="FF00FF"/>
      <w:sz w:val="22"/>
      <w:szCs w:val="22"/>
      <w:lang w:eastAsia="zh-CN"/>
    </w:rPr>
  </w:style>
  <w:style w:type="paragraph" w:customStyle="1" w:styleId="05QuelleBU">
    <w:name w:val="05_Quelle/BU"/>
    <w:basedOn w:val="02AufgabeTextv0n0"/>
    <w:next w:val="02AufgabeTextv0n0"/>
    <w:qFormat/>
    <w:rsid w:val="000F27F3"/>
    <w:pPr>
      <w:spacing w:before="120" w:line="240" w:lineRule="auto"/>
    </w:pPr>
    <w:rPr>
      <w:i/>
      <w:sz w:val="14"/>
    </w:rPr>
  </w:style>
  <w:style w:type="character" w:styleId="Zeilennummer">
    <w:name w:val="line number"/>
    <w:uiPriority w:val="99"/>
    <w:semiHidden/>
    <w:qFormat/>
    <w:rsid w:val="00AB2739"/>
    <w:rPr>
      <w:rFonts w:ascii="Arial" w:hAnsi="Arial"/>
      <w:color w:val="595959"/>
      <w:sz w:val="10"/>
      <w:bdr w:val="none" w:sz="0" w:space="0" w:color="auto"/>
    </w:rPr>
  </w:style>
  <w:style w:type="character" w:customStyle="1" w:styleId="0ZFunterstrichen">
    <w:name w:val="0_ZF_unterstrichen"/>
    <w:uiPriority w:val="1"/>
    <w:semiHidden/>
    <w:qFormat/>
    <w:rsid w:val="00AB2739"/>
    <w:rPr>
      <w:u w:val="single"/>
    </w:rPr>
  </w:style>
  <w:style w:type="paragraph" w:customStyle="1" w:styleId="01Fremdtextv0n0-oZZ">
    <w:name w:val="01_Fremdtext v0 n0 - oZZ"/>
    <w:basedOn w:val="01Fremdtext"/>
    <w:semiHidden/>
    <w:qFormat/>
    <w:rsid w:val="00AB2739"/>
    <w:pPr>
      <w:suppressLineNumbers/>
    </w:pPr>
  </w:style>
  <w:style w:type="paragraph" w:customStyle="1" w:styleId="02AufgabeTextv0n0ztr">
    <w:name w:val="02_Aufgabe Text v0 n0 ztr"/>
    <w:basedOn w:val="02AufgabeTextv0n0"/>
    <w:semiHidden/>
    <w:qFormat/>
    <w:rsid w:val="00AB2739"/>
    <w:pPr>
      <w:jc w:val="center"/>
    </w:pPr>
  </w:style>
  <w:style w:type="paragraph" w:customStyle="1" w:styleId="02AufgabeTextAufzStrich05">
    <w:name w:val="02_Aufgabe Text_Aufz_Strich 0/5"/>
    <w:qFormat/>
    <w:rsid w:val="00AB2739"/>
    <w:pPr>
      <w:numPr>
        <w:numId w:val="12"/>
      </w:numPr>
      <w:suppressLineNumbers/>
      <w:suppressAutoHyphens/>
      <w:spacing w:line="240" w:lineRule="atLeast"/>
    </w:pPr>
    <w:rPr>
      <w:rFonts w:ascii="Arial" w:eastAsia="SimSun" w:hAnsi="Arial" w:cs="ArialMT"/>
      <w:spacing w:val="1"/>
      <w:sz w:val="18"/>
      <w:lang w:eastAsia="zh-CN"/>
    </w:rPr>
  </w:style>
  <w:style w:type="paragraph" w:customStyle="1" w:styleId="09KopfKolumnentitel0">
    <w:name w:val="09_Kopf_Kolumnentitel"/>
    <w:link w:val="09KopfKolumnentitelZchn"/>
    <w:semiHidden/>
    <w:qFormat/>
    <w:rsid w:val="00AB2739"/>
    <w:pPr>
      <w:spacing w:line="220" w:lineRule="exact"/>
      <w:ind w:left="227"/>
    </w:pPr>
    <w:rPr>
      <w:rFonts w:ascii="Arial" w:hAnsi="Arial"/>
      <w:sz w:val="16"/>
      <w:szCs w:val="16"/>
    </w:rPr>
  </w:style>
  <w:style w:type="paragraph" w:customStyle="1" w:styleId="09KopfKV0">
    <w:name w:val="09_Kopf_KV"/>
    <w:semiHidden/>
    <w:rsid w:val="00AB2739"/>
    <w:pPr>
      <w:tabs>
        <w:tab w:val="left" w:pos="1065"/>
        <w:tab w:val="right" w:pos="2380"/>
      </w:tabs>
      <w:spacing w:line="220" w:lineRule="exact"/>
      <w:ind w:left="227"/>
    </w:pPr>
    <w:rPr>
      <w:rFonts w:ascii="Arial" w:hAnsi="Arial" w:cs="Arial"/>
      <w:b/>
      <w:color w:val="FFFFFF"/>
      <w:sz w:val="22"/>
      <w:szCs w:val="18"/>
    </w:rPr>
  </w:style>
  <w:style w:type="paragraph" w:customStyle="1" w:styleId="05Fussnotenlinie">
    <w:name w:val="05_Fussnotenlinie"/>
    <w:semiHidden/>
    <w:qFormat/>
    <w:rsid w:val="00AB2739"/>
    <w:pPr>
      <w:widowControl w:val="0"/>
      <w:suppressLineNumbers/>
      <w:tabs>
        <w:tab w:val="left" w:pos="2410"/>
      </w:tabs>
      <w:spacing w:before="120"/>
    </w:pPr>
    <w:rPr>
      <w:rFonts w:eastAsia="SimSun" w:cs="ArialMT"/>
      <w:spacing w:val="1"/>
      <w:sz w:val="18"/>
      <w:u w:val="single"/>
      <w:lang w:eastAsia="zh-CN"/>
    </w:rPr>
  </w:style>
  <w:style w:type="paragraph" w:customStyle="1" w:styleId="01Fremdtextv0n0-mZZ-Dramensatz">
    <w:name w:val="01_Fremdtext v0 n0 - mZZ - Dramensatz"/>
    <w:basedOn w:val="01Fremdtext"/>
    <w:semiHidden/>
    <w:qFormat/>
    <w:rsid w:val="00976219"/>
    <w:pPr>
      <w:ind w:left="284" w:hanging="284"/>
    </w:pPr>
  </w:style>
  <w:style w:type="paragraph" w:styleId="berarbeitung">
    <w:name w:val="Revision"/>
    <w:hidden/>
    <w:uiPriority w:val="99"/>
    <w:semiHidden/>
    <w:rsid w:val="00AB2739"/>
    <w:rPr>
      <w:sz w:val="24"/>
      <w:szCs w:val="24"/>
      <w:lang w:eastAsia="en-US"/>
    </w:rPr>
  </w:style>
  <w:style w:type="paragraph" w:customStyle="1" w:styleId="02AufgabeTextv0n0hg05">
    <w:name w:val="02_Aufgabe Text v0 n0 hg 0/5"/>
    <w:basedOn w:val="02AufgabeTextv0n0"/>
    <w:semiHidden/>
    <w:qFormat/>
    <w:rsid w:val="00AB2739"/>
    <w:pPr>
      <w:tabs>
        <w:tab w:val="left" w:pos="567"/>
      </w:tabs>
      <w:ind w:left="284" w:hanging="284"/>
    </w:pPr>
  </w:style>
  <w:style w:type="paragraph" w:customStyle="1" w:styleId="09FussText">
    <w:name w:val="09_Fuss_Text"/>
    <w:semiHidden/>
    <w:qFormat/>
    <w:rsid w:val="00AB2739"/>
    <w:pPr>
      <w:widowControl w:val="0"/>
      <w:suppressLineNumbers/>
      <w:spacing w:before="10" w:line="120" w:lineRule="exact"/>
      <w:contextualSpacing/>
    </w:pPr>
    <w:rPr>
      <w:rFonts w:ascii="Arial" w:hAnsi="Arial" w:cs="Arial"/>
      <w:sz w:val="10"/>
      <w:szCs w:val="10"/>
    </w:rPr>
  </w:style>
  <w:style w:type="paragraph" w:customStyle="1" w:styleId="01Fremdtextv0n0-mZZ-Rahmen">
    <w:name w:val="01_Fremdtext v0 n0 - mZZ - Rahmen"/>
    <w:basedOn w:val="01Fremdtextv0n0-oZZ"/>
    <w:semiHidden/>
    <w:qFormat/>
    <w:rsid w:val="0072477E"/>
    <w:pPr>
      <w:suppressLineNumbers w:val="0"/>
      <w:pBdr>
        <w:top w:val="single" w:sz="4" w:space="2" w:color="000000"/>
        <w:left w:val="single" w:sz="4" w:space="4" w:color="000000"/>
        <w:bottom w:val="single" w:sz="4" w:space="4" w:color="000000"/>
        <w:right w:val="single" w:sz="4" w:space="4" w:color="000000"/>
      </w:pBdr>
      <w:spacing w:before="100"/>
      <w:ind w:left="113" w:right="113"/>
    </w:pPr>
  </w:style>
  <w:style w:type="character" w:customStyle="1" w:styleId="0ZFhochgestellt">
    <w:name w:val="0_ZF_hochgestellt"/>
    <w:uiPriority w:val="1"/>
    <w:semiHidden/>
    <w:qFormat/>
    <w:rsid w:val="00AB2739"/>
    <w:rPr>
      <w:vertAlign w:val="superscript"/>
    </w:rPr>
  </w:style>
  <w:style w:type="paragraph" w:customStyle="1" w:styleId="02AufgabeSchreibzeilenoText">
    <w:name w:val="02_Aufgabe_Schreibzeilen oText"/>
    <w:qFormat/>
    <w:rsid w:val="00AB2739"/>
    <w:pPr>
      <w:suppressLineNumbers/>
      <w:tabs>
        <w:tab w:val="right" w:pos="9072"/>
      </w:tabs>
      <w:spacing w:before="220" w:line="271" w:lineRule="auto"/>
    </w:pPr>
    <w:rPr>
      <w:rFonts w:eastAsia="Times New Roman"/>
      <w:sz w:val="18"/>
      <w:szCs w:val="22"/>
      <w:u w:val="single"/>
    </w:rPr>
  </w:style>
  <w:style w:type="paragraph" w:customStyle="1" w:styleId="05Fussnotentext">
    <w:name w:val="05_Fussnotentext"/>
    <w:basedOn w:val="05QuelleBU"/>
    <w:semiHidden/>
    <w:qFormat/>
    <w:rsid w:val="00AB2739"/>
    <w:pPr>
      <w:ind w:left="113" w:hanging="113"/>
    </w:pPr>
  </w:style>
  <w:style w:type="paragraph" w:customStyle="1" w:styleId="03Schuelerbeispiel">
    <w:name w:val="03_Schuelerbeispiel"/>
    <w:semiHidden/>
    <w:qFormat/>
    <w:rsid w:val="00B257E0"/>
    <w:pPr>
      <w:suppressLineNumbers/>
    </w:pPr>
    <w:rPr>
      <w:rFonts w:ascii="Courier New" w:eastAsia="PMingLiU" w:hAnsi="Courier New" w:cs="Arial"/>
      <w:sz w:val="18"/>
      <w:szCs w:val="32"/>
    </w:rPr>
  </w:style>
  <w:style w:type="paragraph" w:customStyle="1" w:styleId="04InfoboxInfo">
    <w:name w:val="04_Infobox_Info"/>
    <w:semiHidden/>
    <w:qFormat/>
    <w:rsid w:val="00AB2739"/>
    <w:pPr>
      <w:keepNext/>
      <w:spacing w:before="40"/>
      <w:jc w:val="center"/>
    </w:pPr>
    <w:rPr>
      <w:rFonts w:ascii="Arial" w:eastAsia="SimSun" w:hAnsi="Arial"/>
      <w:b/>
      <w:color w:val="FFFFFF"/>
      <w:sz w:val="18"/>
      <w:szCs w:val="22"/>
      <w:lang w:eastAsia="zh-CN"/>
    </w:rPr>
  </w:style>
  <w:style w:type="paragraph" w:customStyle="1" w:styleId="04Infobox">
    <w:name w:val="04_Infobox_Ü"/>
    <w:next w:val="02AufgabeTextv0n0"/>
    <w:semiHidden/>
    <w:qFormat/>
    <w:rsid w:val="00AB2739"/>
    <w:pPr>
      <w:keepNext/>
      <w:spacing w:before="80" w:after="80" w:line="240" w:lineRule="exact"/>
    </w:pPr>
    <w:rPr>
      <w:rFonts w:ascii="Arial" w:eastAsia="SimSun" w:hAnsi="Arial" w:cs="ArialMT"/>
      <w:b/>
      <w:spacing w:val="1"/>
      <w:sz w:val="18"/>
      <w:lang w:eastAsia="zh-CN"/>
    </w:rPr>
  </w:style>
  <w:style w:type="paragraph" w:customStyle="1" w:styleId="01halbeZeile">
    <w:name w:val="01__halbe_Zeile"/>
    <w:semiHidden/>
    <w:qFormat/>
    <w:rsid w:val="00AB2739"/>
    <w:pPr>
      <w:widowControl w:val="0"/>
      <w:suppressLineNumbers/>
      <w:spacing w:line="120" w:lineRule="exact"/>
    </w:pPr>
    <w:rPr>
      <w:rFonts w:ascii="Arial" w:eastAsia="SimSun" w:hAnsi="Arial" w:cs="ArialMT"/>
      <w:b/>
      <w:spacing w:val="1"/>
      <w:sz w:val="9"/>
      <w:lang w:eastAsia="zh-CN"/>
    </w:rPr>
  </w:style>
  <w:style w:type="paragraph" w:customStyle="1" w:styleId="01Fremdtext11pt-v06n6-oZZ">
    <w:name w:val="01_Fremdtext Ü 11pt - v06 n6 - oZZ"/>
    <w:basedOn w:val="01Fremdtext0"/>
    <w:semiHidden/>
    <w:qFormat/>
    <w:rsid w:val="00AB2739"/>
    <w:pPr>
      <w:spacing w:before="120"/>
    </w:pPr>
  </w:style>
  <w:style w:type="character" w:customStyle="1" w:styleId="0ZFboldkursiv">
    <w:name w:val="0_ZF_bold/kursiv"/>
    <w:uiPriority w:val="1"/>
    <w:semiHidden/>
    <w:qFormat/>
    <w:rsid w:val="00AB2739"/>
    <w:rPr>
      <w:b/>
      <w:i/>
    </w:rPr>
  </w:style>
  <w:style w:type="paragraph" w:customStyle="1" w:styleId="09FussPaginarechts">
    <w:name w:val="09_Fuss_Pagina_rechts"/>
    <w:basedOn w:val="09FussPaginalinks"/>
    <w:semiHidden/>
    <w:qFormat/>
    <w:rsid w:val="00AB2739"/>
    <w:pPr>
      <w:jc w:val="right"/>
    </w:pPr>
  </w:style>
  <w:style w:type="paragraph" w:customStyle="1" w:styleId="01Fremdtextv0n0-oZZ-zentriert">
    <w:name w:val="01_Fremdtext v0 n0 - oZZ - zentriert"/>
    <w:basedOn w:val="01Fremdtextv0n0-oZZ"/>
    <w:semiHidden/>
    <w:qFormat/>
    <w:rsid w:val="00AB2739"/>
    <w:pPr>
      <w:jc w:val="center"/>
    </w:pPr>
  </w:style>
  <w:style w:type="paragraph" w:customStyle="1" w:styleId="04InfoboxText">
    <w:name w:val="04_Infobox_Text"/>
    <w:basedOn w:val="02AufgabeTextv0n0"/>
    <w:semiHidden/>
    <w:qFormat/>
    <w:rsid w:val="00AB2739"/>
    <w:pPr>
      <w:spacing w:before="80" w:after="80"/>
    </w:pPr>
  </w:style>
  <w:style w:type="paragraph" w:customStyle="1" w:styleId="02AufgabeTextv0n0ezg5">
    <w:name w:val="02_Aufgabe Text v0 n0 ezg5"/>
    <w:basedOn w:val="02AufgabeTextv0n0"/>
    <w:semiHidden/>
    <w:qFormat/>
    <w:rsid w:val="00AB2739"/>
    <w:pPr>
      <w:tabs>
        <w:tab w:val="left" w:pos="482"/>
      </w:tabs>
      <w:ind w:left="284"/>
    </w:pPr>
  </w:style>
  <w:style w:type="paragraph" w:customStyle="1" w:styleId="01Fremdtextv0n0-oZZ-lib">
    <w:name w:val="01_Fremdtext v0 n0 - oZZ - libü"/>
    <w:basedOn w:val="01Fremdtextv0n0-oZZ"/>
    <w:semiHidden/>
    <w:qFormat/>
    <w:rsid w:val="00AB2739"/>
    <w:pPr>
      <w:jc w:val="left"/>
    </w:pPr>
  </w:style>
  <w:style w:type="character" w:styleId="BesuchterHyperlink">
    <w:name w:val="FollowedHyperlink"/>
    <w:uiPriority w:val="99"/>
    <w:semiHidden/>
    <w:rsid w:val="00AB2739"/>
    <w:rPr>
      <w:color w:val="800080"/>
      <w:u w:val="single"/>
    </w:rPr>
  </w:style>
  <w:style w:type="paragraph" w:customStyle="1" w:styleId="0030912">
    <w:name w:val="00_Ü3 09/12"/>
    <w:basedOn w:val="02AufgabeTextv0n0"/>
    <w:qFormat/>
    <w:rsid w:val="00AB2739"/>
    <w:pPr>
      <w:spacing w:before="240" w:after="120"/>
    </w:pPr>
    <w:rPr>
      <w:b/>
    </w:rPr>
  </w:style>
  <w:style w:type="numbering" w:customStyle="1" w:styleId="KeineListe1">
    <w:name w:val="Keine Liste1"/>
    <w:next w:val="KeineListe"/>
    <w:uiPriority w:val="99"/>
    <w:semiHidden/>
    <w:unhideWhenUsed/>
    <w:rsid w:val="003C02D3"/>
  </w:style>
  <w:style w:type="paragraph" w:customStyle="1" w:styleId="03Autortextv0n0">
    <w:name w:val="03_Autortext v0 n0"/>
    <w:basedOn w:val="02AufgabeTextv0n0"/>
    <w:semiHidden/>
    <w:qFormat/>
    <w:rsid w:val="00AB2739"/>
    <w:rPr>
      <w:i/>
    </w:rPr>
  </w:style>
  <w:style w:type="paragraph" w:customStyle="1" w:styleId="04InfoboxTextv0n0">
    <w:name w:val="04_Infobox_Text v0 n0"/>
    <w:basedOn w:val="04InfoboxText"/>
    <w:semiHidden/>
    <w:qFormat/>
    <w:rsid w:val="00AB2739"/>
    <w:pPr>
      <w:spacing w:before="0" w:after="0"/>
    </w:pPr>
  </w:style>
  <w:style w:type="paragraph" w:customStyle="1" w:styleId="09KopfKolumnentitelfett">
    <w:name w:val="09_Kopf_Kolumnentitel_fett"/>
    <w:basedOn w:val="09KopfKolumnentitel0"/>
    <w:semiHidden/>
    <w:rsid w:val="00AB2739"/>
    <w:rPr>
      <w:b/>
    </w:rPr>
  </w:style>
  <w:style w:type="character" w:customStyle="1" w:styleId="09KopfKolumnentitelZchn">
    <w:name w:val="09_Kopf_Kolumnentitel Zchn"/>
    <w:link w:val="09KopfKolumnentitel0"/>
    <w:semiHidden/>
    <w:rsid w:val="00F15E21"/>
    <w:rPr>
      <w:rFonts w:ascii="Arial" w:hAnsi="Arial"/>
      <w:sz w:val="16"/>
      <w:szCs w:val="16"/>
    </w:rPr>
  </w:style>
  <w:style w:type="character" w:customStyle="1" w:styleId="0ZFDramensatz-Person">
    <w:name w:val="0_ZF_Dramensatz-Person"/>
    <w:uiPriority w:val="1"/>
    <w:semiHidden/>
    <w:qFormat/>
    <w:rsid w:val="00ED2578"/>
    <w:rPr>
      <w:rFonts w:ascii="Arial Fett" w:hAnsi="Arial Fett" w:cs="Arial"/>
      <w:b/>
      <w:caps/>
      <w:sz w:val="16"/>
      <w:szCs w:val="16"/>
    </w:rPr>
  </w:style>
  <w:style w:type="paragraph" w:customStyle="1" w:styleId="02AufgabemNrv18n0">
    <w:name w:val="02_Aufgabe mNr v18 n0"/>
    <w:basedOn w:val="02AufgabemNrv6n0"/>
    <w:link w:val="02AufgabemNrv18n0Zchn"/>
    <w:semiHidden/>
    <w:rsid w:val="00362AE3"/>
    <w:pPr>
      <w:tabs>
        <w:tab w:val="clear" w:pos="284"/>
        <w:tab w:val="clear" w:pos="9072"/>
        <w:tab w:val="left" w:pos="283"/>
        <w:tab w:val="right" w:pos="9071"/>
      </w:tabs>
      <w:spacing w:before="360"/>
    </w:pPr>
  </w:style>
  <w:style w:type="numbering" w:customStyle="1" w:styleId="ListeneueKV">
    <w:name w:val="Liste_neue_KV"/>
    <w:uiPriority w:val="99"/>
    <w:rsid w:val="000B263C"/>
    <w:pPr>
      <w:numPr>
        <w:numId w:val="13"/>
      </w:numPr>
    </w:pPr>
  </w:style>
  <w:style w:type="paragraph" w:customStyle="1" w:styleId="02AufgabeSchreibzeilenmText">
    <w:name w:val="02_Aufgabe_Schreibzeilen mText"/>
    <w:basedOn w:val="02AufgabeSchreibzeilenoText"/>
    <w:semiHidden/>
    <w:qFormat/>
    <w:rsid w:val="00AB2739"/>
    <w:pPr>
      <w:spacing w:before="230"/>
    </w:pPr>
    <w:rPr>
      <w:rFonts w:ascii="Arial" w:hAnsi="Arial"/>
      <w:u w:val="none"/>
    </w:rPr>
  </w:style>
  <w:style w:type="character" w:customStyle="1" w:styleId="ZFenger">
    <w:name w:val="ZF_enger"/>
    <w:uiPriority w:val="1"/>
    <w:semiHidden/>
    <w:qFormat/>
    <w:rsid w:val="00AB2739"/>
    <w:rPr>
      <w:spacing w:val="-2"/>
    </w:rPr>
  </w:style>
  <w:style w:type="paragraph" w:customStyle="1" w:styleId="04TabelleBewertungTextv0n2">
    <w:name w:val="04_Tabelle Bewertung Text v0 n2"/>
    <w:semiHidden/>
    <w:qFormat/>
    <w:rsid w:val="00AB2739"/>
    <w:pPr>
      <w:suppressLineNumbers/>
      <w:spacing w:after="40"/>
    </w:pPr>
    <w:rPr>
      <w:rFonts w:ascii="Arial" w:eastAsia="PMingLiU" w:hAnsi="Arial"/>
      <w:sz w:val="16"/>
      <w:szCs w:val="18"/>
    </w:rPr>
  </w:style>
  <w:style w:type="paragraph" w:customStyle="1" w:styleId="04TabelleBewertungKopfv0n0">
    <w:name w:val="04_Tabelle Bewertung Kopf v0 n0"/>
    <w:basedOn w:val="04TabelleBewertungTextv0n0"/>
    <w:semiHidden/>
    <w:qFormat/>
    <w:rsid w:val="00AB2739"/>
    <w:rPr>
      <w:b/>
    </w:rPr>
  </w:style>
  <w:style w:type="paragraph" w:customStyle="1" w:styleId="04TabelleBewertungTextv0n0">
    <w:name w:val="04_Tabelle Bewertung Text v0 n0"/>
    <w:basedOn w:val="04TabelleBewertungTextv0n2"/>
    <w:semiHidden/>
    <w:qFormat/>
    <w:rsid w:val="00AB2739"/>
    <w:pPr>
      <w:spacing w:after="0"/>
    </w:pPr>
  </w:style>
  <w:style w:type="paragraph" w:customStyle="1" w:styleId="04TabelleBewertungKopfv0n0zentriert">
    <w:name w:val="04_Tabelle Bewertung Kopf v0 n0 zentriert"/>
    <w:basedOn w:val="04TabelleBewertungKopfv0n0"/>
    <w:semiHidden/>
    <w:qFormat/>
    <w:rsid w:val="00AB2739"/>
    <w:pPr>
      <w:jc w:val="center"/>
    </w:pPr>
  </w:style>
  <w:style w:type="paragraph" w:customStyle="1" w:styleId="04TabelleBewertungTextv0n2hg05">
    <w:name w:val="04_Tabelle Bewertung Text v0 n2 hg0/5"/>
    <w:basedOn w:val="04TabelleBewertungTextv0n2"/>
    <w:semiHidden/>
    <w:qFormat/>
    <w:rsid w:val="00AB2739"/>
    <w:pPr>
      <w:ind w:left="284" w:hanging="284"/>
    </w:pPr>
  </w:style>
  <w:style w:type="character" w:styleId="Endnotenzeichen">
    <w:name w:val="endnote reference"/>
    <w:uiPriority w:val="99"/>
    <w:semiHidden/>
    <w:rsid w:val="00AB2739"/>
    <w:rPr>
      <w:vertAlign w:val="superscript"/>
    </w:rPr>
  </w:style>
  <w:style w:type="paragraph" w:styleId="Abbildungsverzeichnis">
    <w:name w:val="table of figures"/>
    <w:basedOn w:val="Standard"/>
    <w:next w:val="Standard"/>
    <w:uiPriority w:val="99"/>
    <w:semiHidden/>
    <w:rsid w:val="00AB2739"/>
  </w:style>
  <w:style w:type="paragraph" w:styleId="Anrede">
    <w:name w:val="Salutation"/>
    <w:basedOn w:val="Standard"/>
    <w:next w:val="Standard"/>
    <w:link w:val="AnredeZchn"/>
    <w:uiPriority w:val="99"/>
    <w:semiHidden/>
    <w:rsid w:val="00AB2739"/>
    <w:rPr>
      <w:rFonts w:ascii="Arial" w:hAnsi="Arial"/>
      <w:sz w:val="18"/>
      <w:szCs w:val="18"/>
    </w:rPr>
  </w:style>
  <w:style w:type="character" w:customStyle="1" w:styleId="AnredeZchn">
    <w:name w:val="Anrede Zchn"/>
    <w:link w:val="Anrede"/>
    <w:uiPriority w:val="99"/>
    <w:semiHidden/>
    <w:rsid w:val="00F15E21"/>
    <w:rPr>
      <w:rFonts w:ascii="Arial" w:hAnsi="Arial"/>
      <w:sz w:val="18"/>
      <w:szCs w:val="18"/>
    </w:rPr>
  </w:style>
  <w:style w:type="paragraph" w:styleId="Aufzhlungszeichen">
    <w:name w:val="List Bullet"/>
    <w:basedOn w:val="Standard"/>
    <w:uiPriority w:val="99"/>
    <w:semiHidden/>
    <w:rsid w:val="00AB2739"/>
    <w:pPr>
      <w:numPr>
        <w:numId w:val="1"/>
      </w:numPr>
      <w:contextualSpacing/>
    </w:pPr>
  </w:style>
  <w:style w:type="paragraph" w:styleId="Aufzhlungszeichen2">
    <w:name w:val="List Bullet 2"/>
    <w:basedOn w:val="Standard"/>
    <w:uiPriority w:val="99"/>
    <w:semiHidden/>
    <w:rsid w:val="00AB2739"/>
    <w:pPr>
      <w:numPr>
        <w:numId w:val="2"/>
      </w:numPr>
      <w:contextualSpacing/>
    </w:pPr>
  </w:style>
  <w:style w:type="paragraph" w:styleId="Aufzhlungszeichen3">
    <w:name w:val="List Bullet 3"/>
    <w:basedOn w:val="Standard"/>
    <w:uiPriority w:val="99"/>
    <w:semiHidden/>
    <w:rsid w:val="00AB2739"/>
    <w:pPr>
      <w:numPr>
        <w:numId w:val="3"/>
      </w:numPr>
      <w:contextualSpacing/>
    </w:pPr>
  </w:style>
  <w:style w:type="paragraph" w:styleId="Aufzhlungszeichen4">
    <w:name w:val="List Bullet 4"/>
    <w:basedOn w:val="Standard"/>
    <w:uiPriority w:val="99"/>
    <w:semiHidden/>
    <w:rsid w:val="00AB2739"/>
    <w:pPr>
      <w:numPr>
        <w:numId w:val="4"/>
      </w:numPr>
      <w:contextualSpacing/>
    </w:pPr>
  </w:style>
  <w:style w:type="paragraph" w:styleId="Aufzhlungszeichen5">
    <w:name w:val="List Bullet 5"/>
    <w:basedOn w:val="Standard"/>
    <w:uiPriority w:val="99"/>
    <w:semiHidden/>
    <w:rsid w:val="00AB2739"/>
    <w:pPr>
      <w:numPr>
        <w:numId w:val="5"/>
      </w:numPr>
      <w:contextualSpacing/>
    </w:pPr>
  </w:style>
  <w:style w:type="paragraph" w:styleId="Beschriftung">
    <w:name w:val="caption"/>
    <w:basedOn w:val="Standard"/>
    <w:next w:val="Standard"/>
    <w:uiPriority w:val="35"/>
    <w:semiHidden/>
    <w:qFormat/>
    <w:rsid w:val="00AB2739"/>
    <w:rPr>
      <w:b/>
      <w:bCs/>
    </w:rPr>
  </w:style>
  <w:style w:type="paragraph" w:styleId="Blocktext">
    <w:name w:val="Block Text"/>
    <w:basedOn w:val="Standard"/>
    <w:uiPriority w:val="99"/>
    <w:semiHidden/>
    <w:rsid w:val="00AB2739"/>
    <w:pPr>
      <w:spacing w:after="120"/>
      <w:ind w:left="1440" w:right="1440"/>
    </w:pPr>
  </w:style>
  <w:style w:type="paragraph" w:styleId="Datum">
    <w:name w:val="Date"/>
    <w:basedOn w:val="Standard"/>
    <w:next w:val="Standard"/>
    <w:link w:val="DatumZchn"/>
    <w:uiPriority w:val="99"/>
    <w:semiHidden/>
    <w:rsid w:val="00AB2739"/>
    <w:rPr>
      <w:rFonts w:ascii="Arial" w:hAnsi="Arial"/>
      <w:sz w:val="18"/>
      <w:szCs w:val="18"/>
    </w:rPr>
  </w:style>
  <w:style w:type="character" w:customStyle="1" w:styleId="DatumZchn">
    <w:name w:val="Datum Zchn"/>
    <w:link w:val="Datum"/>
    <w:uiPriority w:val="99"/>
    <w:semiHidden/>
    <w:rsid w:val="00F15E21"/>
    <w:rPr>
      <w:rFonts w:ascii="Arial" w:hAnsi="Arial"/>
      <w:sz w:val="18"/>
      <w:szCs w:val="18"/>
    </w:rPr>
  </w:style>
  <w:style w:type="paragraph" w:styleId="Dokumentstruktur">
    <w:name w:val="Document Map"/>
    <w:basedOn w:val="Standard"/>
    <w:link w:val="DokumentstrukturZchn"/>
    <w:uiPriority w:val="99"/>
    <w:semiHidden/>
    <w:rsid w:val="00AB2739"/>
    <w:rPr>
      <w:rFonts w:ascii="Tahoma" w:hAnsi="Tahoma"/>
      <w:sz w:val="16"/>
      <w:szCs w:val="16"/>
    </w:rPr>
  </w:style>
  <w:style w:type="character" w:customStyle="1" w:styleId="DokumentstrukturZchn">
    <w:name w:val="Dokumentstruktur Zchn"/>
    <w:link w:val="Dokumentstruktur"/>
    <w:uiPriority w:val="99"/>
    <w:semiHidden/>
    <w:rsid w:val="00F15E21"/>
    <w:rPr>
      <w:rFonts w:ascii="Tahoma" w:hAnsi="Tahoma"/>
      <w:sz w:val="16"/>
      <w:szCs w:val="16"/>
    </w:rPr>
  </w:style>
  <w:style w:type="paragraph" w:styleId="Endnotentext">
    <w:name w:val="endnote text"/>
    <w:basedOn w:val="Standard"/>
    <w:link w:val="EndnotentextZchn"/>
    <w:uiPriority w:val="99"/>
    <w:semiHidden/>
    <w:rsid w:val="00AB2739"/>
    <w:rPr>
      <w:rFonts w:ascii="Arial" w:hAnsi="Arial"/>
    </w:rPr>
  </w:style>
  <w:style w:type="character" w:customStyle="1" w:styleId="EndnotentextZchn">
    <w:name w:val="Endnotentext Zchn"/>
    <w:link w:val="Endnotentext"/>
    <w:uiPriority w:val="99"/>
    <w:semiHidden/>
    <w:rsid w:val="00F15E21"/>
    <w:rPr>
      <w:rFonts w:ascii="Arial" w:hAnsi="Arial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rsid w:val="00AB2739"/>
    <w:rPr>
      <w:rFonts w:ascii="Arial" w:hAnsi="Arial"/>
      <w:sz w:val="18"/>
      <w:szCs w:val="18"/>
    </w:rPr>
  </w:style>
  <w:style w:type="character" w:customStyle="1" w:styleId="Fu-EndnotenberschriftZchn">
    <w:name w:val="Fuß/-Endnotenüberschrift Zchn"/>
    <w:link w:val="Fu-Endnotenberschrift"/>
    <w:uiPriority w:val="99"/>
    <w:semiHidden/>
    <w:rsid w:val="00F15E21"/>
    <w:rPr>
      <w:rFonts w:ascii="Arial" w:hAnsi="Arial"/>
      <w:sz w:val="18"/>
      <w:szCs w:val="18"/>
    </w:rPr>
  </w:style>
  <w:style w:type="paragraph" w:styleId="Funotentext">
    <w:name w:val="footnote text"/>
    <w:basedOn w:val="Standard"/>
    <w:link w:val="FunotentextZchn"/>
    <w:uiPriority w:val="99"/>
    <w:semiHidden/>
    <w:rsid w:val="00AB2739"/>
    <w:rPr>
      <w:rFonts w:ascii="Arial" w:hAnsi="Arial"/>
    </w:rPr>
  </w:style>
  <w:style w:type="character" w:customStyle="1" w:styleId="FunotentextZchn">
    <w:name w:val="Fußnotentext Zchn"/>
    <w:link w:val="Funotentext"/>
    <w:uiPriority w:val="99"/>
    <w:semiHidden/>
    <w:rsid w:val="00F15E21"/>
    <w:rPr>
      <w:rFonts w:ascii="Arial" w:hAnsi="Arial"/>
    </w:rPr>
  </w:style>
  <w:style w:type="paragraph" w:styleId="Gruformel">
    <w:name w:val="Closing"/>
    <w:basedOn w:val="Standard"/>
    <w:link w:val="GruformelZchn"/>
    <w:uiPriority w:val="99"/>
    <w:semiHidden/>
    <w:rsid w:val="00AB2739"/>
    <w:pPr>
      <w:ind w:left="4252"/>
    </w:pPr>
    <w:rPr>
      <w:rFonts w:ascii="Arial" w:hAnsi="Arial"/>
      <w:sz w:val="18"/>
      <w:szCs w:val="18"/>
    </w:rPr>
  </w:style>
  <w:style w:type="character" w:customStyle="1" w:styleId="GruformelZchn">
    <w:name w:val="Grußformel Zchn"/>
    <w:link w:val="Gruformel"/>
    <w:uiPriority w:val="99"/>
    <w:semiHidden/>
    <w:rsid w:val="00F15E21"/>
    <w:rPr>
      <w:rFonts w:ascii="Arial" w:hAnsi="Arial"/>
      <w:sz w:val="18"/>
      <w:szCs w:val="18"/>
    </w:rPr>
  </w:style>
  <w:style w:type="paragraph" w:styleId="HTMLAdresse">
    <w:name w:val="HTML Address"/>
    <w:basedOn w:val="Standard"/>
    <w:link w:val="HTMLAdresseZchn"/>
    <w:uiPriority w:val="99"/>
    <w:semiHidden/>
    <w:rsid w:val="00AB2739"/>
    <w:rPr>
      <w:rFonts w:ascii="Arial" w:hAnsi="Arial"/>
      <w:i/>
      <w:iCs/>
      <w:sz w:val="18"/>
      <w:szCs w:val="18"/>
    </w:rPr>
  </w:style>
  <w:style w:type="character" w:customStyle="1" w:styleId="HTMLAdresseZchn">
    <w:name w:val="HTML Adresse Zchn"/>
    <w:link w:val="HTMLAdresse"/>
    <w:uiPriority w:val="99"/>
    <w:semiHidden/>
    <w:rsid w:val="00F15E21"/>
    <w:rPr>
      <w:rFonts w:ascii="Arial" w:hAnsi="Arial"/>
      <w:i/>
      <w:iCs/>
      <w:sz w:val="18"/>
      <w:szCs w:val="18"/>
    </w:rPr>
  </w:style>
  <w:style w:type="paragraph" w:styleId="HTMLVorformatiert">
    <w:name w:val="HTML Preformatted"/>
    <w:basedOn w:val="Standard"/>
    <w:link w:val="HTMLVorformatiertZchn"/>
    <w:uiPriority w:val="99"/>
    <w:semiHidden/>
    <w:rsid w:val="00AB2739"/>
    <w:rPr>
      <w:rFonts w:ascii="Courier New" w:hAnsi="Courier New"/>
    </w:rPr>
  </w:style>
  <w:style w:type="character" w:customStyle="1" w:styleId="HTMLVorformatiertZchn">
    <w:name w:val="HTML Vorformatiert Zchn"/>
    <w:link w:val="HTMLVorformatiert"/>
    <w:uiPriority w:val="99"/>
    <w:semiHidden/>
    <w:rsid w:val="00F15E21"/>
    <w:rPr>
      <w:rFonts w:ascii="Courier New" w:hAnsi="Courier New"/>
    </w:rPr>
  </w:style>
  <w:style w:type="paragraph" w:styleId="Index1">
    <w:name w:val="index 1"/>
    <w:basedOn w:val="Standard"/>
    <w:next w:val="Standard"/>
    <w:autoRedefine/>
    <w:uiPriority w:val="99"/>
    <w:semiHidden/>
    <w:rsid w:val="00AB2739"/>
    <w:pPr>
      <w:ind w:left="180" w:hanging="180"/>
    </w:pPr>
  </w:style>
  <w:style w:type="paragraph" w:styleId="Index2">
    <w:name w:val="index 2"/>
    <w:basedOn w:val="Standard"/>
    <w:next w:val="Standard"/>
    <w:autoRedefine/>
    <w:uiPriority w:val="99"/>
    <w:semiHidden/>
    <w:rsid w:val="00AB2739"/>
    <w:pPr>
      <w:ind w:left="360" w:hanging="180"/>
    </w:pPr>
  </w:style>
  <w:style w:type="paragraph" w:styleId="Index3">
    <w:name w:val="index 3"/>
    <w:basedOn w:val="Standard"/>
    <w:next w:val="Standard"/>
    <w:autoRedefine/>
    <w:uiPriority w:val="99"/>
    <w:semiHidden/>
    <w:rsid w:val="00AB2739"/>
    <w:pPr>
      <w:ind w:left="540" w:hanging="180"/>
    </w:pPr>
  </w:style>
  <w:style w:type="paragraph" w:styleId="Index4">
    <w:name w:val="index 4"/>
    <w:basedOn w:val="Standard"/>
    <w:next w:val="Standard"/>
    <w:autoRedefine/>
    <w:uiPriority w:val="99"/>
    <w:semiHidden/>
    <w:rsid w:val="00AB2739"/>
    <w:pPr>
      <w:ind w:left="720" w:hanging="180"/>
    </w:pPr>
  </w:style>
  <w:style w:type="paragraph" w:styleId="Index5">
    <w:name w:val="index 5"/>
    <w:basedOn w:val="Standard"/>
    <w:next w:val="Standard"/>
    <w:autoRedefine/>
    <w:uiPriority w:val="99"/>
    <w:semiHidden/>
    <w:rsid w:val="00AB2739"/>
    <w:pPr>
      <w:ind w:left="900" w:hanging="180"/>
    </w:pPr>
  </w:style>
  <w:style w:type="paragraph" w:styleId="Index6">
    <w:name w:val="index 6"/>
    <w:basedOn w:val="Standard"/>
    <w:next w:val="Standard"/>
    <w:autoRedefine/>
    <w:uiPriority w:val="99"/>
    <w:semiHidden/>
    <w:rsid w:val="00AB2739"/>
    <w:pPr>
      <w:ind w:left="1080" w:hanging="180"/>
    </w:pPr>
  </w:style>
  <w:style w:type="paragraph" w:styleId="Index7">
    <w:name w:val="index 7"/>
    <w:basedOn w:val="Standard"/>
    <w:next w:val="Standard"/>
    <w:autoRedefine/>
    <w:uiPriority w:val="99"/>
    <w:semiHidden/>
    <w:rsid w:val="00AB2739"/>
    <w:pPr>
      <w:ind w:left="1260" w:hanging="180"/>
    </w:pPr>
  </w:style>
  <w:style w:type="paragraph" w:styleId="Index8">
    <w:name w:val="index 8"/>
    <w:basedOn w:val="Standard"/>
    <w:next w:val="Standard"/>
    <w:autoRedefine/>
    <w:uiPriority w:val="99"/>
    <w:semiHidden/>
    <w:rsid w:val="00AB2739"/>
    <w:pPr>
      <w:ind w:left="1440" w:hanging="180"/>
    </w:pPr>
  </w:style>
  <w:style w:type="paragraph" w:styleId="Index9">
    <w:name w:val="index 9"/>
    <w:basedOn w:val="Standard"/>
    <w:next w:val="Standard"/>
    <w:autoRedefine/>
    <w:uiPriority w:val="99"/>
    <w:semiHidden/>
    <w:rsid w:val="00AB2739"/>
    <w:pPr>
      <w:ind w:left="1620" w:hanging="180"/>
    </w:pPr>
  </w:style>
  <w:style w:type="paragraph" w:styleId="Indexberschrift">
    <w:name w:val="index heading"/>
    <w:basedOn w:val="Standard"/>
    <w:next w:val="Index1"/>
    <w:uiPriority w:val="99"/>
    <w:semiHidden/>
    <w:rsid w:val="00AB2739"/>
    <w:rPr>
      <w:rFonts w:ascii="Cambria" w:eastAsia="Times New Roman" w:hAnsi="Cambria"/>
      <w:b/>
      <w:bCs/>
    </w:rPr>
  </w:style>
  <w:style w:type="paragraph" w:styleId="Inhaltsverzeichnisberschrift">
    <w:name w:val="TOC Heading"/>
    <w:basedOn w:val="berschrift1"/>
    <w:next w:val="Standard"/>
    <w:uiPriority w:val="39"/>
    <w:semiHidden/>
    <w:qFormat/>
    <w:rsid w:val="00AB2739"/>
    <w:pPr>
      <w:outlineLvl w:val="9"/>
    </w:pPr>
  </w:style>
  <w:style w:type="character" w:customStyle="1" w:styleId="02AufgabemNrv6n0Zchn">
    <w:name w:val="02_Aufgabe mNr v6 n0 Zchn"/>
    <w:link w:val="02AufgabemNrv6n0"/>
    <w:semiHidden/>
    <w:rsid w:val="00F15E21"/>
    <w:rPr>
      <w:rFonts w:ascii="Arial" w:eastAsia="SimSun" w:hAnsi="Arial"/>
      <w:spacing w:val="1"/>
      <w:sz w:val="18"/>
      <w:lang w:eastAsia="zh-CN"/>
    </w:rPr>
  </w:style>
  <w:style w:type="character" w:customStyle="1" w:styleId="02AufgabemNrv18n0Zchn">
    <w:name w:val="02_Aufgabe mNr v18 n0 Zchn"/>
    <w:link w:val="02AufgabemNrv18n0"/>
    <w:semiHidden/>
    <w:rsid w:val="00F15E21"/>
    <w:rPr>
      <w:rFonts w:ascii="Arial" w:eastAsia="SimSun" w:hAnsi="Arial"/>
      <w:spacing w:val="1"/>
      <w:sz w:val="18"/>
      <w:lang w:eastAsia="zh-CN"/>
    </w:rPr>
  </w:style>
  <w:style w:type="paragraph" w:styleId="Liste2">
    <w:name w:val="List 2"/>
    <w:basedOn w:val="Standard"/>
    <w:uiPriority w:val="99"/>
    <w:semiHidden/>
    <w:rsid w:val="00AB2739"/>
    <w:pPr>
      <w:ind w:left="566" w:hanging="283"/>
      <w:contextualSpacing/>
    </w:pPr>
  </w:style>
  <w:style w:type="paragraph" w:styleId="Liste3">
    <w:name w:val="List 3"/>
    <w:basedOn w:val="Standard"/>
    <w:uiPriority w:val="99"/>
    <w:semiHidden/>
    <w:rsid w:val="00AB2739"/>
    <w:pPr>
      <w:ind w:left="849" w:hanging="283"/>
      <w:contextualSpacing/>
    </w:pPr>
  </w:style>
  <w:style w:type="paragraph" w:styleId="Liste4">
    <w:name w:val="List 4"/>
    <w:basedOn w:val="Standard"/>
    <w:uiPriority w:val="99"/>
    <w:semiHidden/>
    <w:rsid w:val="00AB2739"/>
    <w:pPr>
      <w:ind w:left="1132" w:hanging="283"/>
      <w:contextualSpacing/>
    </w:pPr>
  </w:style>
  <w:style w:type="paragraph" w:styleId="Liste5">
    <w:name w:val="List 5"/>
    <w:basedOn w:val="Standard"/>
    <w:uiPriority w:val="99"/>
    <w:semiHidden/>
    <w:rsid w:val="00AB2739"/>
    <w:pPr>
      <w:ind w:left="1415" w:hanging="283"/>
      <w:contextualSpacing/>
    </w:pPr>
  </w:style>
  <w:style w:type="paragraph" w:styleId="Listenfortsetzung">
    <w:name w:val="List Continue"/>
    <w:basedOn w:val="Standard"/>
    <w:uiPriority w:val="99"/>
    <w:semiHidden/>
    <w:rsid w:val="00AB2739"/>
    <w:pPr>
      <w:spacing w:after="120"/>
      <w:ind w:left="283"/>
      <w:contextualSpacing/>
    </w:pPr>
  </w:style>
  <w:style w:type="paragraph" w:styleId="Listenfortsetzung2">
    <w:name w:val="List Continue 2"/>
    <w:basedOn w:val="Standard"/>
    <w:uiPriority w:val="99"/>
    <w:semiHidden/>
    <w:rsid w:val="00AB2739"/>
    <w:pPr>
      <w:spacing w:after="120"/>
      <w:ind w:left="566"/>
      <w:contextualSpacing/>
    </w:pPr>
  </w:style>
  <w:style w:type="paragraph" w:styleId="Listenfortsetzung3">
    <w:name w:val="List Continue 3"/>
    <w:basedOn w:val="Standard"/>
    <w:uiPriority w:val="99"/>
    <w:semiHidden/>
    <w:rsid w:val="00AB2739"/>
    <w:pPr>
      <w:spacing w:after="120"/>
      <w:ind w:left="849"/>
      <w:contextualSpacing/>
    </w:pPr>
  </w:style>
  <w:style w:type="paragraph" w:styleId="Listenfortsetzung4">
    <w:name w:val="List Continue 4"/>
    <w:basedOn w:val="Standard"/>
    <w:uiPriority w:val="99"/>
    <w:semiHidden/>
    <w:rsid w:val="00AB2739"/>
    <w:pPr>
      <w:spacing w:after="120"/>
      <w:ind w:left="1132"/>
      <w:contextualSpacing/>
    </w:pPr>
  </w:style>
  <w:style w:type="paragraph" w:styleId="Listenfortsetzung5">
    <w:name w:val="List Continue 5"/>
    <w:basedOn w:val="Standard"/>
    <w:uiPriority w:val="99"/>
    <w:semiHidden/>
    <w:rsid w:val="00AB2739"/>
    <w:pPr>
      <w:spacing w:after="120"/>
      <w:ind w:left="1415"/>
      <w:contextualSpacing/>
    </w:pPr>
  </w:style>
  <w:style w:type="paragraph" w:styleId="Listennummer">
    <w:name w:val="List Number"/>
    <w:basedOn w:val="Standard"/>
    <w:uiPriority w:val="99"/>
    <w:semiHidden/>
    <w:rsid w:val="00AB2739"/>
    <w:pPr>
      <w:numPr>
        <w:numId w:val="6"/>
      </w:numPr>
      <w:contextualSpacing/>
    </w:pPr>
  </w:style>
  <w:style w:type="paragraph" w:styleId="Listennummer2">
    <w:name w:val="List Number 2"/>
    <w:basedOn w:val="Standard"/>
    <w:uiPriority w:val="99"/>
    <w:semiHidden/>
    <w:rsid w:val="00AB2739"/>
    <w:pPr>
      <w:numPr>
        <w:numId w:val="7"/>
      </w:numPr>
      <w:contextualSpacing/>
    </w:pPr>
  </w:style>
  <w:style w:type="paragraph" w:styleId="Listennummer3">
    <w:name w:val="List Number 3"/>
    <w:basedOn w:val="Standard"/>
    <w:uiPriority w:val="99"/>
    <w:semiHidden/>
    <w:rsid w:val="00AB2739"/>
    <w:pPr>
      <w:numPr>
        <w:numId w:val="8"/>
      </w:numPr>
      <w:contextualSpacing/>
    </w:pPr>
  </w:style>
  <w:style w:type="paragraph" w:styleId="Listennummer4">
    <w:name w:val="List Number 4"/>
    <w:basedOn w:val="Standard"/>
    <w:uiPriority w:val="99"/>
    <w:semiHidden/>
    <w:rsid w:val="00AB2739"/>
    <w:pPr>
      <w:numPr>
        <w:numId w:val="9"/>
      </w:numPr>
      <w:contextualSpacing/>
    </w:pPr>
  </w:style>
  <w:style w:type="paragraph" w:styleId="Listennummer5">
    <w:name w:val="List Number 5"/>
    <w:basedOn w:val="Standard"/>
    <w:uiPriority w:val="99"/>
    <w:semiHidden/>
    <w:rsid w:val="00AB2739"/>
    <w:pPr>
      <w:numPr>
        <w:numId w:val="10"/>
      </w:numPr>
      <w:contextualSpacing/>
    </w:pPr>
  </w:style>
  <w:style w:type="paragraph" w:styleId="Literaturverzeichnis">
    <w:name w:val="Bibliography"/>
    <w:basedOn w:val="Standard"/>
    <w:next w:val="Standard"/>
    <w:uiPriority w:val="37"/>
    <w:semiHidden/>
    <w:rsid w:val="00AB2739"/>
  </w:style>
  <w:style w:type="paragraph" w:styleId="Makrotext">
    <w:name w:val="macro"/>
    <w:link w:val="MakrotextZchn"/>
    <w:uiPriority w:val="99"/>
    <w:semiHidden/>
    <w:rsid w:val="00AB2739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40" w:lineRule="exact"/>
    </w:pPr>
    <w:rPr>
      <w:rFonts w:ascii="Courier New" w:hAnsi="Courier New" w:cs="Courier New"/>
    </w:rPr>
  </w:style>
  <w:style w:type="character" w:customStyle="1" w:styleId="MakrotextZchn">
    <w:name w:val="Makrotext Zchn"/>
    <w:link w:val="Makrotext"/>
    <w:uiPriority w:val="99"/>
    <w:semiHidden/>
    <w:rsid w:val="00F15E21"/>
    <w:rPr>
      <w:rFonts w:ascii="Courier New" w:hAnsi="Courier New" w:cs="Courier New"/>
    </w:rPr>
  </w:style>
  <w:style w:type="paragraph" w:styleId="Nachrichtenkopf">
    <w:name w:val="Message Header"/>
    <w:basedOn w:val="Standard"/>
    <w:link w:val="NachrichtenkopfZchn"/>
    <w:uiPriority w:val="99"/>
    <w:semiHidden/>
    <w:rsid w:val="00AB2739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eastAsia="Times New Roman" w:hAnsi="Cambria"/>
      <w:sz w:val="24"/>
      <w:szCs w:val="24"/>
    </w:rPr>
  </w:style>
  <w:style w:type="character" w:customStyle="1" w:styleId="NachrichtenkopfZchn">
    <w:name w:val="Nachrichtenkopf Zchn"/>
    <w:link w:val="Nachrichtenkopf"/>
    <w:uiPriority w:val="99"/>
    <w:semiHidden/>
    <w:rsid w:val="00F15E21"/>
    <w:rPr>
      <w:rFonts w:ascii="Cambria" w:eastAsia="Times New Roman" w:hAnsi="Cambria"/>
      <w:sz w:val="24"/>
      <w:szCs w:val="24"/>
      <w:shd w:val="pct20" w:color="auto" w:fill="auto"/>
    </w:rPr>
  </w:style>
  <w:style w:type="paragraph" w:styleId="NurText">
    <w:name w:val="Plain Text"/>
    <w:basedOn w:val="Standard"/>
    <w:link w:val="NurTextZchn"/>
    <w:uiPriority w:val="99"/>
    <w:semiHidden/>
    <w:rsid w:val="00AB2739"/>
    <w:rPr>
      <w:rFonts w:ascii="Courier New" w:hAnsi="Courier New"/>
    </w:rPr>
  </w:style>
  <w:style w:type="character" w:customStyle="1" w:styleId="NurTextZchn">
    <w:name w:val="Nur Text Zchn"/>
    <w:link w:val="NurText"/>
    <w:uiPriority w:val="99"/>
    <w:semiHidden/>
    <w:rsid w:val="00F15E21"/>
    <w:rPr>
      <w:rFonts w:ascii="Courier New" w:hAnsi="Courier New"/>
    </w:rPr>
  </w:style>
  <w:style w:type="paragraph" w:styleId="Rechtsgrundlagenverzeichnis">
    <w:name w:val="table of authorities"/>
    <w:basedOn w:val="Standard"/>
    <w:next w:val="Standard"/>
    <w:uiPriority w:val="99"/>
    <w:semiHidden/>
    <w:rsid w:val="00AB2739"/>
    <w:pPr>
      <w:ind w:left="180" w:hanging="180"/>
    </w:pPr>
  </w:style>
  <w:style w:type="table" w:customStyle="1" w:styleId="Tabellenraster1">
    <w:name w:val="Tabellenraster1"/>
    <w:basedOn w:val="NormaleTabelle"/>
    <w:next w:val="Tabellenraster"/>
    <w:uiPriority w:val="39"/>
    <w:rsid w:val="003C02D3"/>
    <w:rPr>
      <w:rFonts w:eastAsia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einzug">
    <w:name w:val="Normal Indent"/>
    <w:basedOn w:val="Standard"/>
    <w:uiPriority w:val="99"/>
    <w:semiHidden/>
    <w:rsid w:val="00AB2739"/>
    <w:pPr>
      <w:ind w:left="708"/>
    </w:pPr>
  </w:style>
  <w:style w:type="paragraph" w:styleId="Textkrper">
    <w:name w:val="Body Text"/>
    <w:basedOn w:val="Standard"/>
    <w:link w:val="TextkrperZchn"/>
    <w:uiPriority w:val="99"/>
    <w:semiHidden/>
    <w:rsid w:val="00AB2739"/>
    <w:pPr>
      <w:spacing w:after="120"/>
    </w:pPr>
    <w:rPr>
      <w:rFonts w:ascii="Arial" w:hAnsi="Arial"/>
      <w:sz w:val="18"/>
      <w:szCs w:val="18"/>
    </w:rPr>
  </w:style>
  <w:style w:type="character" w:customStyle="1" w:styleId="TextkrperZchn">
    <w:name w:val="Textkörper Zchn"/>
    <w:link w:val="Textkrper"/>
    <w:uiPriority w:val="99"/>
    <w:semiHidden/>
    <w:rsid w:val="00F15E21"/>
    <w:rPr>
      <w:rFonts w:ascii="Arial" w:hAnsi="Arial"/>
      <w:sz w:val="18"/>
      <w:szCs w:val="18"/>
    </w:rPr>
  </w:style>
  <w:style w:type="paragraph" w:styleId="Textkrper2">
    <w:name w:val="Body Text 2"/>
    <w:basedOn w:val="Standard"/>
    <w:link w:val="Textkrper2Zchn"/>
    <w:uiPriority w:val="99"/>
    <w:semiHidden/>
    <w:rsid w:val="00AB2739"/>
    <w:pPr>
      <w:spacing w:after="120" w:line="480" w:lineRule="auto"/>
    </w:pPr>
    <w:rPr>
      <w:rFonts w:ascii="Arial" w:hAnsi="Arial"/>
      <w:sz w:val="18"/>
      <w:szCs w:val="18"/>
    </w:rPr>
  </w:style>
  <w:style w:type="character" w:customStyle="1" w:styleId="Textkrper2Zchn">
    <w:name w:val="Textkörper 2 Zchn"/>
    <w:link w:val="Textkrper2"/>
    <w:uiPriority w:val="99"/>
    <w:semiHidden/>
    <w:rsid w:val="00F15E21"/>
    <w:rPr>
      <w:rFonts w:ascii="Arial" w:hAnsi="Arial"/>
      <w:sz w:val="18"/>
      <w:szCs w:val="18"/>
    </w:rPr>
  </w:style>
  <w:style w:type="paragraph" w:styleId="Textkrper3">
    <w:name w:val="Body Text 3"/>
    <w:basedOn w:val="Standard"/>
    <w:link w:val="Textkrper3Zchn"/>
    <w:uiPriority w:val="99"/>
    <w:semiHidden/>
    <w:rsid w:val="00AB2739"/>
    <w:pPr>
      <w:spacing w:after="120"/>
    </w:pPr>
    <w:rPr>
      <w:rFonts w:ascii="Arial" w:hAnsi="Arial"/>
      <w:sz w:val="16"/>
      <w:szCs w:val="16"/>
    </w:rPr>
  </w:style>
  <w:style w:type="character" w:customStyle="1" w:styleId="Textkrper3Zchn">
    <w:name w:val="Textkörper 3 Zchn"/>
    <w:link w:val="Textkrper3"/>
    <w:uiPriority w:val="99"/>
    <w:semiHidden/>
    <w:rsid w:val="00F15E21"/>
    <w:rPr>
      <w:rFonts w:ascii="Arial" w:hAnsi="Arial"/>
      <w:sz w:val="16"/>
      <w:szCs w:val="16"/>
    </w:rPr>
  </w:style>
  <w:style w:type="paragraph" w:styleId="Textkrper-Einzug2">
    <w:name w:val="Body Text Indent 2"/>
    <w:basedOn w:val="Standard"/>
    <w:link w:val="Textkrper-Einzug2Zchn"/>
    <w:uiPriority w:val="99"/>
    <w:semiHidden/>
    <w:rsid w:val="00AB2739"/>
    <w:pPr>
      <w:spacing w:after="120" w:line="480" w:lineRule="auto"/>
      <w:ind w:left="283"/>
    </w:pPr>
    <w:rPr>
      <w:rFonts w:ascii="Arial" w:hAnsi="Arial"/>
      <w:sz w:val="18"/>
      <w:szCs w:val="18"/>
    </w:rPr>
  </w:style>
  <w:style w:type="character" w:customStyle="1" w:styleId="Textkrper-Einzug2Zchn">
    <w:name w:val="Textkörper-Einzug 2 Zchn"/>
    <w:link w:val="Textkrper-Einzug2"/>
    <w:uiPriority w:val="99"/>
    <w:semiHidden/>
    <w:rsid w:val="00F15E21"/>
    <w:rPr>
      <w:rFonts w:ascii="Arial" w:hAnsi="Arial"/>
      <w:sz w:val="18"/>
      <w:szCs w:val="18"/>
    </w:rPr>
  </w:style>
  <w:style w:type="paragraph" w:styleId="Textkrper-Einzug3">
    <w:name w:val="Body Text Indent 3"/>
    <w:basedOn w:val="Standard"/>
    <w:link w:val="Textkrper-Einzug3Zchn"/>
    <w:uiPriority w:val="99"/>
    <w:semiHidden/>
    <w:rsid w:val="00AB2739"/>
    <w:pPr>
      <w:spacing w:after="120"/>
      <w:ind w:left="283"/>
    </w:pPr>
    <w:rPr>
      <w:rFonts w:ascii="Arial" w:hAnsi="Arial"/>
      <w:sz w:val="16"/>
      <w:szCs w:val="16"/>
    </w:rPr>
  </w:style>
  <w:style w:type="character" w:customStyle="1" w:styleId="Textkrper-Einzug3Zchn">
    <w:name w:val="Textkörper-Einzug 3 Zchn"/>
    <w:link w:val="Textkrper-Einzug3"/>
    <w:uiPriority w:val="99"/>
    <w:semiHidden/>
    <w:rsid w:val="00F15E21"/>
    <w:rPr>
      <w:rFonts w:ascii="Arial" w:hAnsi="Arial"/>
      <w:sz w:val="16"/>
      <w:szCs w:val="16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rsid w:val="00AB2739"/>
    <w:pPr>
      <w:ind w:firstLine="210"/>
    </w:pPr>
  </w:style>
  <w:style w:type="character" w:customStyle="1" w:styleId="Textkrper-ErstzeileneinzugZchn">
    <w:name w:val="Textkörper-Erstzeileneinzug Zchn"/>
    <w:link w:val="Textkrper-Erstzeileneinzug"/>
    <w:uiPriority w:val="99"/>
    <w:semiHidden/>
    <w:rsid w:val="00F15E21"/>
    <w:rPr>
      <w:rFonts w:ascii="Arial" w:hAnsi="Arial"/>
      <w:sz w:val="18"/>
      <w:szCs w:val="18"/>
    </w:rPr>
  </w:style>
  <w:style w:type="paragraph" w:styleId="Textkrper-Zeileneinzug">
    <w:name w:val="Body Text Indent"/>
    <w:basedOn w:val="Standard"/>
    <w:link w:val="Textkrper-ZeileneinzugZchn"/>
    <w:uiPriority w:val="99"/>
    <w:semiHidden/>
    <w:rsid w:val="00AB2739"/>
    <w:pPr>
      <w:spacing w:after="120"/>
      <w:ind w:left="283"/>
    </w:pPr>
    <w:rPr>
      <w:rFonts w:ascii="Arial" w:hAnsi="Arial"/>
      <w:sz w:val="18"/>
      <w:szCs w:val="18"/>
    </w:rPr>
  </w:style>
  <w:style w:type="character" w:customStyle="1" w:styleId="Textkrper-ZeileneinzugZchn">
    <w:name w:val="Textkörper-Zeileneinzug Zchn"/>
    <w:link w:val="Textkrper-Zeileneinzug"/>
    <w:uiPriority w:val="99"/>
    <w:semiHidden/>
    <w:rsid w:val="00F15E21"/>
    <w:rPr>
      <w:rFonts w:ascii="Arial" w:hAnsi="Arial"/>
      <w:sz w:val="18"/>
      <w:szCs w:val="18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rsid w:val="00AB2739"/>
    <w:pPr>
      <w:ind w:firstLine="210"/>
    </w:pPr>
  </w:style>
  <w:style w:type="character" w:customStyle="1" w:styleId="Textkrper-Erstzeileneinzug2Zchn">
    <w:name w:val="Textkörper-Erstzeileneinzug 2 Zchn"/>
    <w:link w:val="Textkrper-Erstzeileneinzug2"/>
    <w:uiPriority w:val="99"/>
    <w:semiHidden/>
    <w:rsid w:val="00F15E21"/>
    <w:rPr>
      <w:rFonts w:ascii="Arial" w:hAnsi="Arial"/>
      <w:sz w:val="18"/>
      <w:szCs w:val="18"/>
    </w:rPr>
  </w:style>
  <w:style w:type="paragraph" w:styleId="Umschlagabsenderadresse">
    <w:name w:val="envelope return"/>
    <w:basedOn w:val="Standard"/>
    <w:uiPriority w:val="99"/>
    <w:semiHidden/>
    <w:rsid w:val="00AB2739"/>
    <w:rPr>
      <w:rFonts w:ascii="Cambria" w:eastAsia="Times New Roman" w:hAnsi="Cambria"/>
    </w:rPr>
  </w:style>
  <w:style w:type="paragraph" w:styleId="Umschlagadresse">
    <w:name w:val="envelope address"/>
    <w:basedOn w:val="Standard"/>
    <w:uiPriority w:val="99"/>
    <w:semiHidden/>
    <w:rsid w:val="00AB2739"/>
    <w:pPr>
      <w:framePr w:w="4320" w:h="2160" w:hRule="exact" w:hSpace="141" w:wrap="auto" w:hAnchor="page" w:xAlign="center" w:yAlign="bottom"/>
      <w:ind w:left="1"/>
    </w:pPr>
    <w:rPr>
      <w:rFonts w:ascii="Cambria" w:eastAsia="Times New Roman" w:hAnsi="Cambria"/>
      <w:sz w:val="24"/>
      <w:szCs w:val="24"/>
    </w:rPr>
  </w:style>
  <w:style w:type="paragraph" w:styleId="Verzeichnis1">
    <w:name w:val="toc 1"/>
    <w:basedOn w:val="Standard"/>
    <w:next w:val="Standard"/>
    <w:autoRedefine/>
    <w:uiPriority w:val="39"/>
    <w:semiHidden/>
    <w:rsid w:val="00AB2739"/>
  </w:style>
  <w:style w:type="paragraph" w:styleId="Verzeichnis2">
    <w:name w:val="toc 2"/>
    <w:basedOn w:val="Standard"/>
    <w:next w:val="Standard"/>
    <w:autoRedefine/>
    <w:uiPriority w:val="39"/>
    <w:semiHidden/>
    <w:rsid w:val="00AB2739"/>
    <w:pPr>
      <w:ind w:left="180"/>
    </w:pPr>
  </w:style>
  <w:style w:type="paragraph" w:styleId="Verzeichnis3">
    <w:name w:val="toc 3"/>
    <w:basedOn w:val="Standard"/>
    <w:next w:val="Standard"/>
    <w:autoRedefine/>
    <w:uiPriority w:val="39"/>
    <w:semiHidden/>
    <w:rsid w:val="00AB2739"/>
    <w:pPr>
      <w:ind w:left="360"/>
    </w:pPr>
  </w:style>
  <w:style w:type="paragraph" w:styleId="Verzeichnis4">
    <w:name w:val="toc 4"/>
    <w:basedOn w:val="Standard"/>
    <w:next w:val="Standard"/>
    <w:autoRedefine/>
    <w:uiPriority w:val="39"/>
    <w:semiHidden/>
    <w:rsid w:val="00AB2739"/>
    <w:pPr>
      <w:ind w:left="540"/>
    </w:pPr>
  </w:style>
  <w:style w:type="paragraph" w:styleId="Verzeichnis5">
    <w:name w:val="toc 5"/>
    <w:basedOn w:val="Standard"/>
    <w:next w:val="Standard"/>
    <w:autoRedefine/>
    <w:uiPriority w:val="39"/>
    <w:semiHidden/>
    <w:rsid w:val="00AB2739"/>
    <w:pPr>
      <w:ind w:left="720"/>
    </w:pPr>
  </w:style>
  <w:style w:type="paragraph" w:styleId="Verzeichnis6">
    <w:name w:val="toc 6"/>
    <w:basedOn w:val="Standard"/>
    <w:next w:val="Standard"/>
    <w:autoRedefine/>
    <w:uiPriority w:val="39"/>
    <w:semiHidden/>
    <w:rsid w:val="00AB2739"/>
    <w:pPr>
      <w:ind w:left="900"/>
    </w:pPr>
  </w:style>
  <w:style w:type="paragraph" w:styleId="Verzeichnis7">
    <w:name w:val="toc 7"/>
    <w:basedOn w:val="Standard"/>
    <w:next w:val="Standard"/>
    <w:autoRedefine/>
    <w:uiPriority w:val="39"/>
    <w:semiHidden/>
    <w:rsid w:val="00AB2739"/>
    <w:pPr>
      <w:ind w:left="1080"/>
    </w:pPr>
  </w:style>
  <w:style w:type="paragraph" w:styleId="Verzeichnis8">
    <w:name w:val="toc 8"/>
    <w:basedOn w:val="Standard"/>
    <w:next w:val="Standard"/>
    <w:autoRedefine/>
    <w:uiPriority w:val="39"/>
    <w:semiHidden/>
    <w:rsid w:val="00AB2739"/>
    <w:pPr>
      <w:ind w:left="1260"/>
    </w:pPr>
  </w:style>
  <w:style w:type="paragraph" w:styleId="Verzeichnis9">
    <w:name w:val="toc 9"/>
    <w:basedOn w:val="Standard"/>
    <w:next w:val="Standard"/>
    <w:autoRedefine/>
    <w:uiPriority w:val="39"/>
    <w:semiHidden/>
    <w:rsid w:val="00AB2739"/>
    <w:pPr>
      <w:ind w:left="1440"/>
    </w:pPr>
  </w:style>
  <w:style w:type="paragraph" w:customStyle="1" w:styleId="09Fusslogo">
    <w:name w:val="09_Fuss_logo"/>
    <w:basedOn w:val="09FussText"/>
    <w:semiHidden/>
    <w:qFormat/>
    <w:rsid w:val="00AB2739"/>
    <w:pPr>
      <w:spacing w:before="40" w:line="240" w:lineRule="auto"/>
    </w:pPr>
  </w:style>
  <w:style w:type="paragraph" w:styleId="Sprechblasentext">
    <w:name w:val="Balloon Text"/>
    <w:basedOn w:val="Standard"/>
    <w:link w:val="SprechblasentextZchn"/>
    <w:uiPriority w:val="99"/>
    <w:semiHidden/>
    <w:rsid w:val="00E548FB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F15E21"/>
    <w:rPr>
      <w:rFonts w:ascii="Tahoma" w:hAnsi="Tahoma" w:cs="Tahoma"/>
      <w:sz w:val="16"/>
      <w:szCs w:val="16"/>
      <w:lang w:eastAsia="en-US"/>
    </w:rPr>
  </w:style>
  <w:style w:type="character" w:styleId="Kommentarzeichen">
    <w:name w:val="annotation reference"/>
    <w:semiHidden/>
    <w:rsid w:val="00E548FB"/>
    <w:rPr>
      <w:sz w:val="16"/>
      <w:szCs w:val="16"/>
    </w:rPr>
  </w:style>
  <w:style w:type="paragraph" w:styleId="Kommentartext">
    <w:name w:val="annotation text"/>
    <w:basedOn w:val="Standard"/>
    <w:link w:val="KommentartextZchn"/>
    <w:semiHidden/>
    <w:rsid w:val="00E548FB"/>
    <w:pPr>
      <w:spacing w:after="200"/>
    </w:pPr>
    <w:rPr>
      <w:rFonts w:ascii="Calibri" w:hAnsi="Calibri"/>
    </w:rPr>
  </w:style>
  <w:style w:type="character" w:customStyle="1" w:styleId="KommentartextZchn">
    <w:name w:val="Kommentartext Zchn"/>
    <w:link w:val="Kommentartext"/>
    <w:semiHidden/>
    <w:rsid w:val="00F15E21"/>
    <w:rPr>
      <w:rFonts w:ascii="Calibri" w:hAnsi="Calibri"/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rsid w:val="00E548FB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F15E21"/>
    <w:rPr>
      <w:rFonts w:ascii="Calibri" w:hAnsi="Calibri"/>
      <w:b/>
      <w:bCs/>
      <w:lang w:eastAsia="en-US"/>
    </w:rPr>
  </w:style>
  <w:style w:type="table" w:customStyle="1" w:styleId="Tabellenraster2">
    <w:name w:val="Tabellenraster2"/>
    <w:basedOn w:val="NormaleTabelle"/>
    <w:next w:val="Tabellenraster"/>
    <w:uiPriority w:val="59"/>
    <w:rsid w:val="003C02D3"/>
    <w:rPr>
      <w:rFonts w:eastAsia="Times New Roman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02AufgabemNrv12n0">
    <w:name w:val="02_Aufgabe mNr v12 n0"/>
    <w:basedOn w:val="02AufgabemNrv6n0"/>
    <w:qFormat/>
    <w:rsid w:val="004F13A3"/>
    <w:pPr>
      <w:spacing w:before="240"/>
    </w:pPr>
  </w:style>
  <w:style w:type="character" w:customStyle="1" w:styleId="05QuelleBUZF">
    <w:name w:val="05_Quelle/BU_ZF"/>
    <w:uiPriority w:val="1"/>
    <w:semiHidden/>
    <w:qFormat/>
    <w:rsid w:val="00FB02F1"/>
    <w:rPr>
      <w:rFonts w:ascii="Arial" w:hAnsi="Arial"/>
      <w:i/>
      <w:sz w:val="14"/>
      <w:szCs w:val="14"/>
    </w:rPr>
  </w:style>
  <w:style w:type="character" w:customStyle="1" w:styleId="0ZFKapitlchen">
    <w:name w:val="0_ZF_Kapitälchen"/>
    <w:uiPriority w:val="1"/>
    <w:semiHidden/>
    <w:qFormat/>
    <w:rsid w:val="00FB02F1"/>
    <w:rPr>
      <w:caps w:val="0"/>
      <w:smallCaps/>
    </w:rPr>
  </w:style>
  <w:style w:type="paragraph" w:customStyle="1" w:styleId="01Fremdtextv0n0-mZZ-Rahmen-mit">
    <w:name w:val="01_Fremdtext v0 n0 - mZZ - Rahmen - mit Ü"/>
    <w:basedOn w:val="01Fremdtextv0n0-mZZ-Rahmen"/>
    <w:semiHidden/>
    <w:qFormat/>
    <w:rsid w:val="00FB02F1"/>
    <w:pPr>
      <w:pBdr>
        <w:top w:val="none" w:sz="0" w:space="0" w:color="auto"/>
      </w:pBdr>
    </w:pPr>
  </w:style>
  <w:style w:type="paragraph" w:customStyle="1" w:styleId="HinweisvomAutor">
    <w:name w:val="*Hinweis_vom_Autor"/>
    <w:link w:val="HinweisvomAutorZchn"/>
    <w:semiHidden/>
    <w:qFormat/>
    <w:rsid w:val="000E540A"/>
    <w:rPr>
      <w:rFonts w:ascii="Arial" w:eastAsia="Times New Roman" w:hAnsi="Arial" w:cs="Arial"/>
      <w:color w:val="FF00FF"/>
      <w:sz w:val="24"/>
      <w:szCs w:val="36"/>
    </w:rPr>
  </w:style>
  <w:style w:type="paragraph" w:customStyle="1" w:styleId="01Fremdttext11pt-v06n6-oZZ-Rahmen">
    <w:name w:val="01_Fremdttext Ü 11pt - v06 n6 - oZZ - Rahmen"/>
    <w:basedOn w:val="01Fremdtext11pt-v06n6-oZZ"/>
    <w:semiHidden/>
    <w:qFormat/>
    <w:rsid w:val="00FB02F1"/>
    <w:pPr>
      <w:pBdr>
        <w:top w:val="single" w:sz="4" w:space="4" w:color="000000"/>
        <w:left w:val="single" w:sz="4" w:space="4" w:color="000000"/>
        <w:right w:val="single" w:sz="4" w:space="4" w:color="000000"/>
      </w:pBdr>
      <w:ind w:left="130" w:right="130"/>
    </w:pPr>
  </w:style>
  <w:style w:type="character" w:customStyle="1" w:styleId="ekvfett">
    <w:name w:val="ekv.fett"/>
    <w:basedOn w:val="Absatz-Standardschriftart"/>
    <w:uiPriority w:val="29"/>
    <w:semiHidden/>
    <w:qFormat/>
    <w:rsid w:val="009006A1"/>
    <w:rPr>
      <w:b/>
    </w:rPr>
  </w:style>
  <w:style w:type="character" w:customStyle="1" w:styleId="ekvkursiv">
    <w:name w:val="ekv.kursiv"/>
    <w:basedOn w:val="Absatz-Standardschriftart"/>
    <w:uiPriority w:val="30"/>
    <w:semiHidden/>
    <w:qFormat/>
    <w:rsid w:val="009006A1"/>
    <w:rPr>
      <w:i/>
    </w:rPr>
  </w:style>
  <w:style w:type="paragraph" w:customStyle="1" w:styleId="ekvue2arial">
    <w:name w:val="ekv.ue2.arial"/>
    <w:basedOn w:val="Standard"/>
    <w:uiPriority w:val="11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27"/>
      <w:szCs w:val="22"/>
    </w:rPr>
  </w:style>
  <w:style w:type="character" w:customStyle="1" w:styleId="ekvsymbol">
    <w:name w:val="ekv.symbol"/>
    <w:basedOn w:val="Absatz-Standardschriftart"/>
    <w:uiPriority w:val="1"/>
    <w:semiHidden/>
    <w:qFormat/>
    <w:rsid w:val="009006A1"/>
    <w:rPr>
      <w:rFonts w:ascii="Arial" w:hAnsi="Arial"/>
      <w:noProof/>
      <w:position w:val="-2"/>
      <w:sz w:val="21"/>
      <w:lang w:val="de-DE"/>
    </w:rPr>
  </w:style>
  <w:style w:type="paragraph" w:customStyle="1" w:styleId="ekvtabelle">
    <w:name w:val="ekv.tabelle"/>
    <w:basedOn w:val="Standard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spacing w:line="254" w:lineRule="exact"/>
    </w:pPr>
    <w:rPr>
      <w:rFonts w:ascii="Arial" w:eastAsiaTheme="minorHAnsi" w:hAnsi="Arial" w:cstheme="minorBidi"/>
      <w:noProof/>
      <w:sz w:val="18"/>
      <w:szCs w:val="22"/>
      <w:lang w:eastAsia="de-DE"/>
    </w:rPr>
  </w:style>
  <w:style w:type="table" w:customStyle="1" w:styleId="TabellemithellemGitternetz1">
    <w:name w:val="Tabelle mit hellem Gitternetz1"/>
    <w:basedOn w:val="NormaleTabelle"/>
    <w:uiPriority w:val="40"/>
    <w:rsid w:val="009006A1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Formatvorlage1">
    <w:name w:val="Formatvorlage1"/>
    <w:basedOn w:val="NormaleTabelle"/>
    <w:uiPriority w:val="99"/>
    <w:rsid w:val="009006A1"/>
    <w:rPr>
      <w:rFonts w:asciiTheme="minorHAnsi" w:eastAsiaTheme="minorHAnsi" w:hAnsiTheme="minorHAnsi" w:cstheme="minorBidi"/>
      <w:sz w:val="22"/>
      <w:szCs w:val="22"/>
      <w:lang w:eastAsia="en-US"/>
    </w:rPr>
    <w:tblPr/>
  </w:style>
  <w:style w:type="paragraph" w:customStyle="1" w:styleId="ekvsprechblase">
    <w:name w:val="ekv.sprechblase"/>
    <w:basedOn w:val="Standard"/>
    <w:uiPriority w:val="99"/>
    <w:semiHidden/>
    <w:qFormat/>
    <w:rsid w:val="009006A1"/>
    <w:pPr>
      <w:suppressLineNumbers w:val="0"/>
      <w:spacing w:line="260" w:lineRule="exact"/>
    </w:pPr>
    <w:rPr>
      <w:rFonts w:ascii="Arial" w:eastAsiaTheme="minorHAnsi" w:hAnsi="Arial" w:cstheme="minorBidi"/>
      <w:noProof/>
      <w:color w:val="0D0D0D" w:themeColor="text1" w:themeTint="F2"/>
      <w:sz w:val="21"/>
      <w:szCs w:val="22"/>
    </w:rPr>
  </w:style>
  <w:style w:type="paragraph" w:customStyle="1" w:styleId="ekvkreuzwortrtsel">
    <w:name w:val="ekv.kreuzworträtsel"/>
    <w:basedOn w:val="Standard"/>
    <w:uiPriority w:val="99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jc w:val="center"/>
    </w:pPr>
    <w:rPr>
      <w:rFonts w:ascii="Comic Sans MS" w:eastAsiaTheme="minorHAnsi" w:hAnsi="Comic Sans MS" w:cstheme="minorBidi"/>
      <w:noProof/>
      <w:sz w:val="24"/>
      <w:szCs w:val="22"/>
    </w:rPr>
  </w:style>
  <w:style w:type="paragraph" w:customStyle="1" w:styleId="ekvaufgabenwortkarte">
    <w:name w:val="ekv.aufgaben.wortkarte"/>
    <w:basedOn w:val="Standard"/>
    <w:uiPriority w:val="99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noProof/>
      <w:color w:val="000000"/>
      <w:sz w:val="24"/>
      <w:szCs w:val="22"/>
    </w:rPr>
  </w:style>
  <w:style w:type="paragraph" w:customStyle="1" w:styleId="ekvpagina">
    <w:name w:val="ekv.pagina"/>
    <w:basedOn w:val="Standard"/>
    <w:uiPriority w:val="99"/>
    <w:semiHidden/>
    <w:qFormat/>
    <w:rsid w:val="009006A1"/>
    <w:pPr>
      <w:suppressLineNumbers w:val="0"/>
      <w:spacing w:line="130" w:lineRule="exact"/>
      <w:ind w:left="113"/>
    </w:pPr>
    <w:rPr>
      <w:rFonts w:ascii="Arial" w:eastAsiaTheme="minorHAnsi" w:hAnsi="Arial" w:cstheme="minorBidi"/>
      <w:noProof/>
      <w:sz w:val="10"/>
      <w:szCs w:val="22"/>
    </w:rPr>
  </w:style>
  <w:style w:type="paragraph" w:customStyle="1" w:styleId="ekvpaginabild">
    <w:name w:val="ekv.pagina.bild"/>
    <w:basedOn w:val="Standard"/>
    <w:uiPriority w:val="99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ind w:right="113"/>
      <w:jc w:val="right"/>
    </w:pPr>
    <w:rPr>
      <w:rFonts w:ascii="Arial" w:eastAsiaTheme="minorHAnsi" w:hAnsi="Arial" w:cstheme="minorBidi"/>
      <w:noProof/>
      <w:sz w:val="10"/>
      <w:szCs w:val="22"/>
    </w:rPr>
  </w:style>
  <w:style w:type="character" w:customStyle="1" w:styleId="ekvhandschriftunterstrichenausgeblendet">
    <w:name w:val="ekv.handschrift.unterstrichen.ausgeblendet"/>
    <w:basedOn w:val="Absatz-Standardschriftart"/>
    <w:uiPriority w:val="99"/>
    <w:semiHidden/>
    <w:qFormat/>
    <w:rsid w:val="009006A1"/>
    <w:rPr>
      <w:rFonts w:ascii="Comic Sans MS" w:hAnsi="Comic Sans MS"/>
      <w:color w:val="FFFFFF" w:themeColor="background1"/>
      <w:sz w:val="21"/>
      <w:u w:val="single" w:color="000000" w:themeColor="text1"/>
    </w:rPr>
  </w:style>
  <w:style w:type="paragraph" w:customStyle="1" w:styleId="ekvzahlenmauer">
    <w:name w:val="ekv.zahlenmauer"/>
    <w:basedOn w:val="Standard"/>
    <w:uiPriority w:val="99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jc w:val="center"/>
    </w:pPr>
    <w:rPr>
      <w:rFonts w:ascii="Arial" w:eastAsiaTheme="minorHAnsi" w:hAnsi="Arial" w:cstheme="minorBidi"/>
      <w:noProof/>
      <w:sz w:val="22"/>
      <w:szCs w:val="22"/>
    </w:rPr>
  </w:style>
  <w:style w:type="paragraph" w:customStyle="1" w:styleId="ekvrechendreiecklinks">
    <w:name w:val="ekv.rechendreieck.links"/>
    <w:basedOn w:val="Standard"/>
    <w:uiPriority w:val="99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spacing w:line="254" w:lineRule="exact"/>
      <w:ind w:left="113"/>
    </w:pPr>
    <w:rPr>
      <w:rFonts w:ascii="Arial" w:eastAsiaTheme="minorHAnsi" w:hAnsi="Arial" w:cstheme="minorBidi"/>
      <w:noProof/>
      <w:sz w:val="24"/>
      <w:szCs w:val="22"/>
    </w:rPr>
  </w:style>
  <w:style w:type="paragraph" w:customStyle="1" w:styleId="ekvrechendreieckzentriert">
    <w:name w:val="ekv.rechendreieck.zentriert"/>
    <w:basedOn w:val="ekvrechendreiecklinks"/>
    <w:uiPriority w:val="99"/>
    <w:semiHidden/>
    <w:qFormat/>
    <w:rsid w:val="009006A1"/>
    <w:pPr>
      <w:ind w:left="0"/>
      <w:jc w:val="center"/>
    </w:pPr>
  </w:style>
  <w:style w:type="paragraph" w:customStyle="1" w:styleId="ekvrechendreieckrechts">
    <w:name w:val="ekv.rechendreieck.rechts"/>
    <w:basedOn w:val="ekvrechendreiecklinks"/>
    <w:uiPriority w:val="99"/>
    <w:semiHidden/>
    <w:qFormat/>
    <w:rsid w:val="009006A1"/>
    <w:pPr>
      <w:ind w:left="0" w:right="113"/>
      <w:jc w:val="right"/>
    </w:pPr>
  </w:style>
  <w:style w:type="paragraph" w:customStyle="1" w:styleId="ekvuhr">
    <w:name w:val="ekv.uhr"/>
    <w:basedOn w:val="Standard"/>
    <w:uiPriority w:val="99"/>
    <w:semiHidden/>
    <w:qFormat/>
    <w:rsid w:val="009006A1"/>
    <w:pPr>
      <w:suppressLineNumbers w:val="0"/>
      <w:tabs>
        <w:tab w:val="left" w:pos="340"/>
        <w:tab w:val="left" w:pos="595"/>
        <w:tab w:val="left" w:pos="851"/>
        <w:tab w:val="left" w:pos="9356"/>
      </w:tabs>
      <w:jc w:val="center"/>
    </w:pPr>
    <w:rPr>
      <w:rFonts w:ascii="Arial" w:eastAsia="Times New Roman" w:hAnsi="Arial"/>
      <w:noProof/>
      <w:sz w:val="19"/>
      <w:szCs w:val="22"/>
      <w:lang w:eastAsia="de-DE"/>
    </w:rPr>
  </w:style>
  <w:style w:type="character" w:customStyle="1" w:styleId="ekvlsungunterstrichenausgeblendet">
    <w:name w:val="ekv.lösung.unterstrichen.ausgeblendet"/>
    <w:basedOn w:val="Absatz-Standardschriftart"/>
    <w:uiPriority w:val="99"/>
    <w:semiHidden/>
    <w:qFormat/>
    <w:rsid w:val="009006A1"/>
    <w:rPr>
      <w:rFonts w:ascii="Comic Sans MS" w:hAnsi="Comic Sans MS"/>
      <w:color w:val="FFFFFF" w:themeColor="background1"/>
      <w:sz w:val="21"/>
      <w:u w:val="single" w:color="000000" w:themeColor="text1"/>
    </w:rPr>
  </w:style>
  <w:style w:type="character" w:customStyle="1" w:styleId="ekvlckentextunterstrichenausgeblendet">
    <w:name w:val="ekv.lückentext.unterstrichen.ausgeblendet"/>
    <w:basedOn w:val="Absatz-Standardschriftart"/>
    <w:uiPriority w:val="9"/>
    <w:semiHidden/>
    <w:qFormat/>
    <w:rsid w:val="009006A1"/>
    <w:rPr>
      <w:rFonts w:ascii="Times New Roman" w:hAnsi="Times New Roman"/>
      <w:i/>
      <w:color w:val="FFFFFF" w:themeColor="background1"/>
      <w:sz w:val="21"/>
      <w:u w:val="single" w:color="000000" w:themeColor="text1"/>
    </w:rPr>
  </w:style>
  <w:style w:type="paragraph" w:customStyle="1" w:styleId="ekvue3arial">
    <w:name w:val="ekv.ue3.arial"/>
    <w:basedOn w:val="Standard"/>
    <w:uiPriority w:val="12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19"/>
      <w:szCs w:val="22"/>
    </w:rPr>
  </w:style>
  <w:style w:type="paragraph" w:customStyle="1" w:styleId="ekvschnittbox">
    <w:name w:val="ekv.schnittbox"/>
    <w:basedOn w:val="Standard"/>
    <w:uiPriority w:val="99"/>
    <w:semiHidden/>
    <w:qFormat/>
    <w:rsid w:val="009006A1"/>
    <w:pPr>
      <w:suppressLineNumbers w:val="0"/>
      <w:jc w:val="center"/>
    </w:pPr>
    <w:rPr>
      <w:rFonts w:ascii="Arial" w:eastAsia="Times New Roman" w:hAnsi="Arial"/>
      <w:b/>
      <w:sz w:val="25"/>
      <w:szCs w:val="24"/>
      <w:lang w:eastAsia="de-DE"/>
    </w:rPr>
  </w:style>
  <w:style w:type="character" w:styleId="Platzhaltertext">
    <w:name w:val="Placeholder Text"/>
    <w:basedOn w:val="Absatz-Standardschriftart"/>
    <w:uiPriority w:val="99"/>
    <w:semiHidden/>
    <w:rsid w:val="009006A1"/>
    <w:rPr>
      <w:color w:val="808080"/>
    </w:rPr>
  </w:style>
  <w:style w:type="paragraph" w:customStyle="1" w:styleId="ekvtabellelinks">
    <w:name w:val="ekv.tabelle.links"/>
    <w:basedOn w:val="Standard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spacing w:line="254" w:lineRule="exact"/>
      <w:ind w:left="57"/>
    </w:pPr>
    <w:rPr>
      <w:rFonts w:ascii="Arial" w:eastAsiaTheme="minorHAnsi" w:hAnsi="Arial" w:cstheme="minorBidi"/>
      <w:noProof/>
      <w:sz w:val="18"/>
      <w:szCs w:val="22"/>
    </w:rPr>
  </w:style>
  <w:style w:type="character" w:customStyle="1" w:styleId="ekvsymbolaufzhlung">
    <w:name w:val="ekv.symbol.aufzählung"/>
    <w:basedOn w:val="Absatz-Standardschriftart"/>
    <w:uiPriority w:val="1"/>
    <w:semiHidden/>
    <w:qFormat/>
    <w:rsid w:val="009006A1"/>
    <w:rPr>
      <w:sz w:val="17"/>
    </w:rPr>
  </w:style>
  <w:style w:type="paragraph" w:customStyle="1" w:styleId="ekvkopiervorlage">
    <w:name w:val="ekv.kopiervorlage"/>
    <w:basedOn w:val="Standard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spacing w:before="60"/>
    </w:pPr>
    <w:rPr>
      <w:rFonts w:ascii="Arial" w:eastAsiaTheme="minorHAnsi" w:hAnsi="Arial" w:cstheme="minorBidi"/>
      <w:b/>
      <w:noProof/>
      <w:sz w:val="9"/>
      <w:szCs w:val="9"/>
    </w:rPr>
  </w:style>
  <w:style w:type="paragraph" w:customStyle="1" w:styleId="ekvkopiervorlagenr">
    <w:name w:val="ekv.kopiervorlage.nr"/>
    <w:basedOn w:val="Standard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spacing w:after="60"/>
      <w:ind w:left="113"/>
      <w:jc w:val="center"/>
    </w:pPr>
    <w:rPr>
      <w:rFonts w:ascii="Arial" w:eastAsiaTheme="minorHAnsi" w:hAnsi="Arial" w:cstheme="minorBidi"/>
      <w:b/>
      <w:noProof/>
      <w:sz w:val="26"/>
      <w:szCs w:val="22"/>
    </w:rPr>
  </w:style>
  <w:style w:type="character" w:customStyle="1" w:styleId="ekvHochgestellt">
    <w:name w:val="ekv.Hochgestellt"/>
    <w:basedOn w:val="Absatz-Standardschriftart"/>
    <w:semiHidden/>
    <w:rsid w:val="009006A1"/>
    <w:rPr>
      <w:vertAlign w:val="superscript"/>
    </w:rPr>
  </w:style>
  <w:style w:type="table" w:customStyle="1" w:styleId="KlettTabneu2018-02-23">
    <w:name w:val="*Klett_Tab_neu_2018-02-23"/>
    <w:basedOn w:val="NormaleTabelle"/>
    <w:uiPriority w:val="99"/>
    <w:rsid w:val="007F505E"/>
    <w:tblPr>
      <w:tblInd w:w="113" w:type="dxa"/>
      <w:tblBorders>
        <w:insideH w:val="single" w:sz="4" w:space="0" w:color="auto"/>
        <w:insideV w:val="single" w:sz="4" w:space="0" w:color="auto"/>
      </w:tblBorders>
      <w:tblCellMar>
        <w:top w:w="85" w:type="dxa"/>
        <w:left w:w="113" w:type="dxa"/>
        <w:bottom w:w="85" w:type="dxa"/>
        <w:right w:w="113" w:type="dxa"/>
      </w:tblCellMar>
    </w:tblPr>
  </w:style>
  <w:style w:type="paragraph" w:customStyle="1" w:styleId="02AufgabeTextv6n0">
    <w:name w:val="02_Aufgabe Text v6 n0"/>
    <w:basedOn w:val="02AufgabeTextv0n0"/>
    <w:qFormat/>
    <w:rsid w:val="006527FD"/>
    <w:pPr>
      <w:spacing w:before="120"/>
    </w:pPr>
  </w:style>
  <w:style w:type="paragraph" w:styleId="StandardWeb">
    <w:name w:val="Normal (Web)"/>
    <w:basedOn w:val="Standard"/>
    <w:uiPriority w:val="99"/>
    <w:semiHidden/>
    <w:unhideWhenUsed/>
    <w:rsid w:val="0017575F"/>
    <w:pPr>
      <w:suppressLineNumbers w:val="0"/>
      <w:spacing w:before="100" w:beforeAutospacing="1" w:after="100" w:afterAutospacing="1"/>
    </w:pPr>
    <w:rPr>
      <w:rFonts w:eastAsia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semiHidden/>
    <w:rsid w:val="004C6D9B"/>
    <w:rPr>
      <w:color w:val="0000FF" w:themeColor="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4C6D9B"/>
    <w:rPr>
      <w:color w:val="808080"/>
      <w:shd w:val="clear" w:color="auto" w:fill="E6E6E6"/>
    </w:rPr>
  </w:style>
  <w:style w:type="paragraph" w:customStyle="1" w:styleId="Style3">
    <w:name w:val="Style 3"/>
    <w:basedOn w:val="Standard"/>
    <w:uiPriority w:val="99"/>
    <w:rsid w:val="00CE7925"/>
    <w:pPr>
      <w:widowControl w:val="0"/>
      <w:suppressLineNumbers w:val="0"/>
      <w:autoSpaceDE w:val="0"/>
      <w:autoSpaceDN w:val="0"/>
      <w:jc w:val="both"/>
    </w:pPr>
    <w:rPr>
      <w:rFonts w:eastAsiaTheme="minorEastAsia"/>
      <w:sz w:val="21"/>
      <w:szCs w:val="21"/>
      <w:lang w:eastAsia="de-DE"/>
    </w:rPr>
  </w:style>
  <w:style w:type="character" w:customStyle="1" w:styleId="CharacterStyle1">
    <w:name w:val="Character Style 1"/>
    <w:uiPriority w:val="99"/>
    <w:rsid w:val="00CE7925"/>
    <w:rPr>
      <w:sz w:val="21"/>
      <w:szCs w:val="21"/>
    </w:rPr>
  </w:style>
  <w:style w:type="paragraph" w:styleId="Listenabsatz">
    <w:name w:val="List Paragraph"/>
    <w:basedOn w:val="Standard"/>
    <w:uiPriority w:val="9"/>
    <w:qFormat/>
    <w:rsid w:val="00E27ED6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Calibri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footer" w:qFormat="1"/>
    <w:lsdException w:name="caption" w:uiPriority="35" w:qFormat="1"/>
    <w:lsdException w:name="footnote reference" w:unhideWhenUsed="0"/>
    <w:lsdException w:name="annotation reference" w:uiPriority="0"/>
    <w:lsdException w:name="line number" w:qFormat="1"/>
    <w:lsdException w:name="toa heading" w:unhideWhenUsed="0"/>
    <w:lsdException w:name="List" w:uiPriority="0" w:unhideWhenUsed="0"/>
    <w:lsdException w:name="Title" w:semiHidden="0" w:uiPriority="10" w:unhideWhenUsed="0" w:qFormat="1"/>
    <w:lsdException w:name="Signature" w:unhideWhenUsed="0"/>
    <w:lsdException w:name="Default Paragraph Font" w:uiPriority="1"/>
    <w:lsdException w:name="Subtitle" w:semiHidden="0" w:uiPriority="11" w:unhideWhenUsed="0" w:qFormat="1"/>
    <w:lsdException w:name="Note Heading" w:unhideWhenUsed="0"/>
    <w:lsdException w:name="Hyperlink" w:unhideWhenUsed="0"/>
    <w:lsdException w:name="Strong" w:semiHidden="0" w:uiPriority="22" w:unhideWhenUsed="0" w:qFormat="1"/>
    <w:lsdException w:name="Emphasis" w:semiHidden="0" w:uiPriority="20" w:unhideWhenUsed="0" w:qFormat="1"/>
    <w:lsdException w:name="E-mail Signature" w:unhideWhenUsed="0"/>
    <w:lsdException w:name="Normal (Web)" w:unhideWhenUsed="0"/>
    <w:lsdException w:name="HTML Acronym" w:unhideWhenUsed="0"/>
    <w:lsdException w:name="HTML Cite" w:unhideWhenUsed="0"/>
    <w:lsdException w:name="HTML Code" w:unhideWhenUsed="0"/>
    <w:lsdException w:name="HTML Definition" w:unhideWhenUsed="0"/>
    <w:lsdException w:name="HTML Keyboard" w:unhideWhenUsed="0"/>
    <w:lsdException w:name="HTML Sample" w:unhideWhenUsed="0"/>
    <w:lsdException w:name="HTML Typewriter" w:unhideWhenUsed="0"/>
    <w:lsdException w:name="HTML Variable" w:unhideWhenUsed="0"/>
    <w:lsdException w:name="Table Grid" w:semiHidden="0" w:uiPriority="3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9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semiHidden/>
    <w:qFormat/>
    <w:rsid w:val="00A137DD"/>
    <w:pPr>
      <w:suppressLineNumbers/>
    </w:pPr>
    <w:rPr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semiHidden/>
    <w:qFormat/>
    <w:rsid w:val="00AB2739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  <w:lang w:val="x-none" w:eastAsia="x-none"/>
    </w:rPr>
  </w:style>
  <w:style w:type="paragraph" w:styleId="berschrift2">
    <w:name w:val="heading 2"/>
    <w:basedOn w:val="Standard"/>
    <w:next w:val="Standard"/>
    <w:link w:val="berschrift2Zchn"/>
    <w:uiPriority w:val="9"/>
    <w:qFormat/>
    <w:rsid w:val="00AB2739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  <w:lang w:val="x-none" w:eastAsia="x-none"/>
    </w:rPr>
  </w:style>
  <w:style w:type="paragraph" w:styleId="berschrift3">
    <w:name w:val="heading 3"/>
    <w:basedOn w:val="Standard"/>
    <w:next w:val="Standard"/>
    <w:link w:val="berschrift3Zchn"/>
    <w:uiPriority w:val="9"/>
    <w:qFormat/>
    <w:rsid w:val="00AB2739"/>
    <w:pPr>
      <w:keepNext/>
      <w:spacing w:before="240" w:after="60"/>
      <w:outlineLvl w:val="2"/>
    </w:pPr>
    <w:rPr>
      <w:rFonts w:ascii="Cambria" w:eastAsia="Times New Roman" w:hAnsi="Cambria"/>
      <w:b/>
      <w:bCs/>
      <w:sz w:val="26"/>
      <w:szCs w:val="26"/>
      <w:lang w:val="x-none" w:eastAsia="x-none"/>
    </w:rPr>
  </w:style>
  <w:style w:type="paragraph" w:styleId="berschrift4">
    <w:name w:val="heading 4"/>
    <w:basedOn w:val="Standard"/>
    <w:next w:val="Standard"/>
    <w:link w:val="berschrift4Zchn"/>
    <w:uiPriority w:val="9"/>
    <w:semiHidden/>
    <w:qFormat/>
    <w:rsid w:val="00AB2739"/>
    <w:pPr>
      <w:keepNext/>
      <w:spacing w:before="240" w:after="60"/>
      <w:outlineLvl w:val="3"/>
    </w:pPr>
    <w:rPr>
      <w:rFonts w:ascii="Calibri" w:eastAsia="Times New Roman" w:hAnsi="Calibri"/>
      <w:b/>
      <w:bCs/>
      <w:sz w:val="28"/>
      <w:szCs w:val="28"/>
      <w:lang w:val="x-none" w:eastAsia="x-none"/>
    </w:rPr>
  </w:style>
  <w:style w:type="paragraph" w:styleId="berschrift5">
    <w:name w:val="heading 5"/>
    <w:basedOn w:val="Standard"/>
    <w:next w:val="Standard"/>
    <w:link w:val="berschrift5Zchn"/>
    <w:uiPriority w:val="9"/>
    <w:semiHidden/>
    <w:qFormat/>
    <w:rsid w:val="00AB2739"/>
    <w:pPr>
      <w:spacing w:before="240" w:after="60"/>
      <w:outlineLvl w:val="4"/>
    </w:pPr>
    <w:rPr>
      <w:rFonts w:ascii="Calibri" w:eastAsia="Times New Roman" w:hAnsi="Calibri"/>
      <w:b/>
      <w:bCs/>
      <w:i/>
      <w:iCs/>
      <w:sz w:val="26"/>
      <w:szCs w:val="26"/>
      <w:lang w:val="x-none" w:eastAsia="x-none"/>
    </w:rPr>
  </w:style>
  <w:style w:type="paragraph" w:styleId="berschrift6">
    <w:name w:val="heading 6"/>
    <w:basedOn w:val="Standard"/>
    <w:next w:val="Standard"/>
    <w:link w:val="berschrift6Zchn"/>
    <w:semiHidden/>
    <w:qFormat/>
    <w:rsid w:val="00AB2739"/>
    <w:pPr>
      <w:spacing w:before="240" w:after="60"/>
      <w:outlineLvl w:val="5"/>
    </w:pPr>
    <w:rPr>
      <w:rFonts w:ascii="Calibri" w:eastAsia="Times New Roman" w:hAnsi="Calibri"/>
      <w:b/>
      <w:bCs/>
      <w:sz w:val="22"/>
      <w:szCs w:val="22"/>
      <w:lang w:val="x-none" w:eastAsia="x-none"/>
    </w:rPr>
  </w:style>
  <w:style w:type="paragraph" w:styleId="berschrift7">
    <w:name w:val="heading 7"/>
    <w:basedOn w:val="Standard"/>
    <w:next w:val="Standard"/>
    <w:link w:val="berschrift7Zchn"/>
    <w:uiPriority w:val="9"/>
    <w:semiHidden/>
    <w:qFormat/>
    <w:rsid w:val="00AB2739"/>
    <w:pPr>
      <w:spacing w:before="240" w:after="60"/>
      <w:outlineLvl w:val="6"/>
    </w:pPr>
    <w:rPr>
      <w:rFonts w:ascii="Calibri" w:eastAsia="Times New Roman" w:hAnsi="Calibri"/>
      <w:sz w:val="24"/>
      <w:szCs w:val="24"/>
      <w:lang w:val="x-none" w:eastAsia="x-none"/>
    </w:rPr>
  </w:style>
  <w:style w:type="paragraph" w:styleId="berschrift8">
    <w:name w:val="heading 8"/>
    <w:basedOn w:val="Standard"/>
    <w:next w:val="Standard"/>
    <w:link w:val="berschrift8Zchn"/>
    <w:uiPriority w:val="9"/>
    <w:semiHidden/>
    <w:qFormat/>
    <w:rsid w:val="00AB2739"/>
    <w:pPr>
      <w:spacing w:before="240" w:after="60"/>
      <w:outlineLvl w:val="7"/>
    </w:pPr>
    <w:rPr>
      <w:rFonts w:ascii="Calibri" w:eastAsia="Times New Roman" w:hAnsi="Calibri"/>
      <w:i/>
      <w:iCs/>
      <w:sz w:val="24"/>
      <w:szCs w:val="24"/>
      <w:lang w:val="x-none" w:eastAsia="x-none"/>
    </w:rPr>
  </w:style>
  <w:style w:type="paragraph" w:styleId="berschrift9">
    <w:name w:val="heading 9"/>
    <w:basedOn w:val="Standard"/>
    <w:next w:val="Standard"/>
    <w:link w:val="berschrift9Zchn"/>
    <w:uiPriority w:val="9"/>
    <w:semiHidden/>
    <w:qFormat/>
    <w:rsid w:val="00AB2739"/>
    <w:pPr>
      <w:spacing w:before="240" w:after="60"/>
      <w:outlineLvl w:val="8"/>
    </w:pPr>
    <w:rPr>
      <w:rFonts w:ascii="Cambria" w:eastAsia="Times New Roman" w:hAnsi="Cambria"/>
      <w:sz w:val="22"/>
      <w:szCs w:val="22"/>
      <w:lang w:val="x-none" w:eastAsia="x-non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uiPriority w:val="9"/>
    <w:semiHidden/>
    <w:rsid w:val="00F15E21"/>
    <w:rPr>
      <w:rFonts w:ascii="Cambria" w:eastAsia="Times New Roman" w:hAnsi="Cambria"/>
      <w:b/>
      <w:bCs/>
      <w:kern w:val="32"/>
      <w:sz w:val="32"/>
      <w:szCs w:val="32"/>
      <w:lang w:val="x-none" w:eastAsia="x-none"/>
    </w:rPr>
  </w:style>
  <w:style w:type="character" w:customStyle="1" w:styleId="berschrift2Zchn">
    <w:name w:val="Überschrift 2 Zchn"/>
    <w:link w:val="berschrift2"/>
    <w:uiPriority w:val="9"/>
    <w:rsid w:val="00F15E21"/>
    <w:rPr>
      <w:rFonts w:ascii="Cambria" w:eastAsia="Times New Roman" w:hAnsi="Cambria"/>
      <w:b/>
      <w:bCs/>
      <w:i/>
      <w:iCs/>
      <w:sz w:val="28"/>
      <w:szCs w:val="28"/>
      <w:lang w:val="x-none" w:eastAsia="x-none"/>
    </w:rPr>
  </w:style>
  <w:style w:type="character" w:customStyle="1" w:styleId="berschrift3Zchn">
    <w:name w:val="Überschrift 3 Zchn"/>
    <w:link w:val="berschrift3"/>
    <w:uiPriority w:val="9"/>
    <w:rsid w:val="00F15E21"/>
    <w:rPr>
      <w:rFonts w:ascii="Cambria" w:eastAsia="Times New Roman" w:hAnsi="Cambria"/>
      <w:b/>
      <w:bCs/>
      <w:sz w:val="26"/>
      <w:szCs w:val="26"/>
      <w:lang w:val="x-none" w:eastAsia="x-none"/>
    </w:rPr>
  </w:style>
  <w:style w:type="character" w:customStyle="1" w:styleId="berschrift4Zchn">
    <w:name w:val="Überschrift 4 Zchn"/>
    <w:link w:val="berschrift4"/>
    <w:uiPriority w:val="9"/>
    <w:semiHidden/>
    <w:rsid w:val="00F15E21"/>
    <w:rPr>
      <w:rFonts w:ascii="Calibri" w:eastAsia="Times New Roman" w:hAnsi="Calibri"/>
      <w:b/>
      <w:bCs/>
      <w:sz w:val="28"/>
      <w:szCs w:val="28"/>
      <w:lang w:val="x-none" w:eastAsia="x-none"/>
    </w:rPr>
  </w:style>
  <w:style w:type="character" w:customStyle="1" w:styleId="berschrift5Zchn">
    <w:name w:val="Überschrift 5 Zchn"/>
    <w:link w:val="berschrift5"/>
    <w:uiPriority w:val="9"/>
    <w:semiHidden/>
    <w:rsid w:val="00F15E21"/>
    <w:rPr>
      <w:rFonts w:ascii="Calibri" w:eastAsia="Times New Roman" w:hAnsi="Calibri"/>
      <w:b/>
      <w:bCs/>
      <w:i/>
      <w:iCs/>
      <w:sz w:val="26"/>
      <w:szCs w:val="26"/>
      <w:lang w:val="x-none" w:eastAsia="x-none"/>
    </w:rPr>
  </w:style>
  <w:style w:type="character" w:customStyle="1" w:styleId="berschrift6Zchn">
    <w:name w:val="Überschrift 6 Zchn"/>
    <w:link w:val="berschrift6"/>
    <w:semiHidden/>
    <w:rsid w:val="00F15E21"/>
    <w:rPr>
      <w:rFonts w:ascii="Calibri" w:eastAsia="Times New Roman" w:hAnsi="Calibri"/>
      <w:b/>
      <w:bCs/>
      <w:sz w:val="22"/>
      <w:szCs w:val="22"/>
      <w:lang w:val="x-none" w:eastAsia="x-none"/>
    </w:rPr>
  </w:style>
  <w:style w:type="character" w:customStyle="1" w:styleId="berschrift7Zchn">
    <w:name w:val="Überschrift 7 Zchn"/>
    <w:link w:val="berschrift7"/>
    <w:uiPriority w:val="9"/>
    <w:semiHidden/>
    <w:rsid w:val="00F15E21"/>
    <w:rPr>
      <w:rFonts w:ascii="Calibri" w:eastAsia="Times New Roman" w:hAnsi="Calibri"/>
      <w:sz w:val="24"/>
      <w:szCs w:val="24"/>
      <w:lang w:val="x-none" w:eastAsia="x-none"/>
    </w:rPr>
  </w:style>
  <w:style w:type="character" w:customStyle="1" w:styleId="berschrift8Zchn">
    <w:name w:val="Überschrift 8 Zchn"/>
    <w:link w:val="berschrift8"/>
    <w:uiPriority w:val="9"/>
    <w:semiHidden/>
    <w:rsid w:val="00F15E21"/>
    <w:rPr>
      <w:rFonts w:ascii="Calibri" w:eastAsia="Times New Roman" w:hAnsi="Calibri"/>
      <w:i/>
      <w:iCs/>
      <w:sz w:val="24"/>
      <w:szCs w:val="24"/>
      <w:lang w:val="x-none" w:eastAsia="x-none"/>
    </w:rPr>
  </w:style>
  <w:style w:type="character" w:customStyle="1" w:styleId="berschrift9Zchn">
    <w:name w:val="Überschrift 9 Zchn"/>
    <w:link w:val="berschrift9"/>
    <w:uiPriority w:val="9"/>
    <w:semiHidden/>
    <w:rsid w:val="00F15E21"/>
    <w:rPr>
      <w:rFonts w:ascii="Cambria" w:eastAsia="Times New Roman" w:hAnsi="Cambria"/>
      <w:sz w:val="22"/>
      <w:szCs w:val="22"/>
      <w:lang w:val="x-none" w:eastAsia="x-none"/>
    </w:rPr>
  </w:style>
  <w:style w:type="paragraph" w:customStyle="1" w:styleId="0011621">
    <w:name w:val="00_Ü1 16/21"/>
    <w:basedOn w:val="Standard"/>
    <w:uiPriority w:val="99"/>
    <w:rsid w:val="006624CA"/>
    <w:pPr>
      <w:pageBreakBefore/>
      <w:autoSpaceDE w:val="0"/>
      <w:autoSpaceDN w:val="0"/>
      <w:adjustRightInd w:val="0"/>
      <w:spacing w:after="400" w:line="420" w:lineRule="atLeast"/>
      <w:textAlignment w:val="baseline"/>
      <w:outlineLvl w:val="0"/>
    </w:pPr>
    <w:rPr>
      <w:rFonts w:ascii="Arial" w:eastAsia="SimSun" w:hAnsi="Arial" w:cs="Arial-BoldMT"/>
      <w:b/>
      <w:bCs/>
      <w:sz w:val="32"/>
      <w:szCs w:val="32"/>
      <w:lang w:eastAsia="zh-CN"/>
    </w:rPr>
  </w:style>
  <w:style w:type="paragraph" w:customStyle="1" w:styleId="02AufgabeTextv0n0">
    <w:name w:val="02_Aufgabe Text v0 n0 *"/>
    <w:basedOn w:val="Standard"/>
    <w:uiPriority w:val="99"/>
    <w:rsid w:val="006624CA"/>
    <w:pPr>
      <w:tabs>
        <w:tab w:val="left" w:pos="284"/>
        <w:tab w:val="right" w:pos="9072"/>
      </w:tabs>
      <w:autoSpaceDE w:val="0"/>
      <w:autoSpaceDN w:val="0"/>
      <w:adjustRightInd w:val="0"/>
      <w:spacing w:line="240" w:lineRule="exact"/>
      <w:textAlignment w:val="baseline"/>
    </w:pPr>
    <w:rPr>
      <w:rFonts w:ascii="Arial" w:eastAsia="SimSun" w:hAnsi="Arial" w:cs="ArialMT"/>
      <w:spacing w:val="1"/>
      <w:sz w:val="18"/>
      <w:lang w:eastAsia="zh-CN"/>
    </w:rPr>
  </w:style>
  <w:style w:type="paragraph" w:customStyle="1" w:styleId="09Seitenzahl">
    <w:name w:val="09_Seitenzahl"/>
    <w:basedOn w:val="Standard"/>
    <w:semiHidden/>
    <w:qFormat/>
    <w:rsid w:val="000B66C4"/>
    <w:pPr>
      <w:framePr w:wrap="around" w:vAnchor="page" w:hAnchor="page" w:x="993" w:y="15832"/>
      <w:widowControl w:val="0"/>
      <w:suppressOverlap/>
      <w:jc w:val="right"/>
    </w:pPr>
    <w:rPr>
      <w:rFonts w:ascii="Arial" w:eastAsia="Times New Roman" w:hAnsi="Arial"/>
      <w:b/>
      <w:lang w:eastAsia="de-DE"/>
    </w:rPr>
  </w:style>
  <w:style w:type="character" w:customStyle="1" w:styleId="09KopfText8ptnegfett">
    <w:name w:val="09_Kopf_Text_8pt_neg_fett"/>
    <w:uiPriority w:val="1"/>
    <w:semiHidden/>
    <w:rsid w:val="00A65ED0"/>
    <w:rPr>
      <w:b/>
      <w:sz w:val="16"/>
    </w:rPr>
  </w:style>
  <w:style w:type="paragraph" w:styleId="Kopfzeile">
    <w:name w:val="header"/>
    <w:basedOn w:val="Standard"/>
    <w:link w:val="KopfzeileZchn"/>
    <w:uiPriority w:val="99"/>
    <w:semiHidden/>
    <w:rsid w:val="00A65ED0"/>
    <w:pPr>
      <w:tabs>
        <w:tab w:val="center" w:pos="4536"/>
        <w:tab w:val="right" w:pos="9072"/>
      </w:tabs>
    </w:pPr>
  </w:style>
  <w:style w:type="paragraph" w:customStyle="1" w:styleId="09FussPaginalinks">
    <w:name w:val="09_Fuss_Pagina_links"/>
    <w:semiHidden/>
    <w:qFormat/>
    <w:rsid w:val="00AB2739"/>
    <w:pPr>
      <w:suppressAutoHyphens/>
      <w:spacing w:before="200" w:line="240" w:lineRule="exact"/>
    </w:pPr>
    <w:rPr>
      <w:rFonts w:ascii="Arial" w:hAnsi="Arial"/>
      <w:b/>
      <w:noProof/>
      <w:color w:val="595959"/>
      <w:sz w:val="15"/>
      <w:szCs w:val="18"/>
    </w:rPr>
  </w:style>
  <w:style w:type="character" w:styleId="Seitenzahl">
    <w:name w:val="page number"/>
    <w:uiPriority w:val="99"/>
    <w:semiHidden/>
    <w:rsid w:val="00AB2739"/>
    <w:rPr>
      <w:rFonts w:ascii="Arial" w:hAnsi="Arial"/>
      <w:b/>
      <w:i w:val="0"/>
      <w:color w:val="595959"/>
      <w:sz w:val="15"/>
    </w:rPr>
  </w:style>
  <w:style w:type="paragraph" w:customStyle="1" w:styleId="02AufgabeTextv0n6">
    <w:name w:val="02_Aufgabe Text v0 n6"/>
    <w:basedOn w:val="02AufgabeTextv0n0"/>
    <w:semiHidden/>
    <w:qFormat/>
    <w:rsid w:val="00AB2739"/>
    <w:pPr>
      <w:spacing w:after="120"/>
    </w:pPr>
  </w:style>
  <w:style w:type="paragraph" w:customStyle="1" w:styleId="01Fremdtext">
    <w:name w:val="01_Fremdtext"/>
    <w:qFormat/>
    <w:rsid w:val="007E052D"/>
    <w:pPr>
      <w:tabs>
        <w:tab w:val="left" w:pos="284"/>
      </w:tabs>
      <w:spacing w:line="240" w:lineRule="exact"/>
      <w:ind w:right="567"/>
      <w:jc w:val="both"/>
      <w:textAlignment w:val="baseline"/>
    </w:pPr>
    <w:rPr>
      <w:rFonts w:eastAsia="SimSun" w:cs="ArialMT"/>
      <w:sz w:val="19"/>
      <w:lang w:eastAsia="zh-CN"/>
    </w:rPr>
  </w:style>
  <w:style w:type="paragraph" w:customStyle="1" w:styleId="01Fremdtext0">
    <w:name w:val="01_Fremdtext Ü"/>
    <w:basedOn w:val="01Fremdtext"/>
    <w:qFormat/>
    <w:rsid w:val="00AB2739"/>
    <w:pPr>
      <w:suppressLineNumbers/>
      <w:spacing w:before="240" w:after="120" w:line="240" w:lineRule="auto"/>
    </w:pPr>
    <w:rPr>
      <w:b/>
      <w:sz w:val="22"/>
    </w:rPr>
  </w:style>
  <w:style w:type="paragraph" w:customStyle="1" w:styleId="02AufgabeTextv0n0kursv">
    <w:name w:val="02_Aufgabe Text v0 n0 kursv"/>
    <w:basedOn w:val="02AufgabeTextv0n0"/>
    <w:semiHidden/>
    <w:qFormat/>
    <w:rsid w:val="00AB2739"/>
    <w:rPr>
      <w:i/>
    </w:rPr>
  </w:style>
  <w:style w:type="character" w:customStyle="1" w:styleId="02AufgabeNrZF">
    <w:name w:val="02_Aufgabe Nr (ZF)"/>
    <w:uiPriority w:val="1"/>
    <w:semiHidden/>
    <w:qFormat/>
    <w:rsid w:val="00AB2739"/>
    <w:rPr>
      <w:rFonts w:ascii="Arial" w:eastAsia="SimSun" w:hAnsi="Arial"/>
      <w:b/>
      <w:i w:val="0"/>
      <w:color w:val="FFFFFF"/>
      <w:spacing w:val="6"/>
      <w:sz w:val="18"/>
      <w:bdr w:val="none" w:sz="0" w:space="0" w:color="auto"/>
      <w:shd w:val="clear" w:color="auto" w:fill="595959"/>
    </w:rPr>
  </w:style>
  <w:style w:type="paragraph" w:customStyle="1" w:styleId="09KopfKV">
    <w:name w:val="09_Kopf KV"/>
    <w:semiHidden/>
    <w:qFormat/>
    <w:rsid w:val="00AB2739"/>
    <w:pPr>
      <w:pageBreakBefore/>
      <w:suppressLineNumbers/>
      <w:outlineLvl w:val="0"/>
    </w:pPr>
    <w:rPr>
      <w:rFonts w:ascii="Arial" w:eastAsia="SimSun" w:hAnsi="Arial" w:cs="Arial"/>
      <w:szCs w:val="11"/>
      <w:lang w:eastAsia="zh-CN"/>
    </w:rPr>
  </w:style>
  <w:style w:type="paragraph" w:customStyle="1" w:styleId="09KopfKVNr">
    <w:name w:val="09_Kopf KV Nr"/>
    <w:semiHidden/>
    <w:qFormat/>
    <w:rsid w:val="00AB2739"/>
    <w:pPr>
      <w:suppressLineNumbers/>
      <w:jc w:val="center"/>
    </w:pPr>
    <w:rPr>
      <w:rFonts w:ascii="Arial" w:eastAsia="SimSun" w:hAnsi="Arial" w:cs="Arial"/>
      <w:b/>
      <w:sz w:val="34"/>
      <w:szCs w:val="34"/>
      <w:lang w:eastAsia="zh-CN"/>
    </w:rPr>
  </w:style>
  <w:style w:type="paragraph" w:customStyle="1" w:styleId="09KopfKolumnentitel">
    <w:name w:val="09_Kopf Kolumnentitel"/>
    <w:semiHidden/>
    <w:qFormat/>
    <w:rsid w:val="00AB2739"/>
    <w:rPr>
      <w:rFonts w:ascii="Arial" w:eastAsia="SimSun" w:hAnsi="Arial" w:cs="ArialMT"/>
      <w:spacing w:val="1"/>
      <w:sz w:val="22"/>
      <w:lang w:eastAsia="zh-CN"/>
    </w:r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F15E21"/>
    <w:rPr>
      <w:lang w:eastAsia="en-US"/>
    </w:rPr>
  </w:style>
  <w:style w:type="paragraph" w:styleId="Fuzeile">
    <w:name w:val="footer"/>
    <w:basedOn w:val="Standard"/>
    <w:link w:val="FuzeileZchn"/>
    <w:uiPriority w:val="99"/>
    <w:semiHidden/>
    <w:qFormat/>
    <w:rsid w:val="00A65ED0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semiHidden/>
    <w:rsid w:val="00F15E21"/>
    <w:rPr>
      <w:lang w:eastAsia="en-US"/>
    </w:rPr>
  </w:style>
  <w:style w:type="character" w:customStyle="1" w:styleId="09KopfText8ptneg">
    <w:name w:val="09_Kopf_Text_8pt_neg"/>
    <w:uiPriority w:val="1"/>
    <w:semiHidden/>
    <w:rsid w:val="00A65ED0"/>
    <w:rPr>
      <w:sz w:val="16"/>
      <w:szCs w:val="16"/>
    </w:rPr>
  </w:style>
  <w:style w:type="character" w:customStyle="1" w:styleId="HinweisvomAutorZchn">
    <w:name w:val="*Hinweis_vom_Autor Zchn"/>
    <w:basedOn w:val="Absatz-Standardschriftart"/>
    <w:link w:val="HinweisvomAutor"/>
    <w:semiHidden/>
    <w:rsid w:val="00F15E21"/>
    <w:rPr>
      <w:rFonts w:ascii="Arial" w:eastAsia="Times New Roman" w:hAnsi="Arial" w:cs="Arial"/>
      <w:color w:val="FF00FF"/>
      <w:sz w:val="24"/>
      <w:szCs w:val="36"/>
    </w:rPr>
  </w:style>
  <w:style w:type="paragraph" w:customStyle="1" w:styleId="04TabelleKopf">
    <w:name w:val="04_Tabelle Kopf"/>
    <w:semiHidden/>
    <w:qFormat/>
    <w:rsid w:val="00AB2739"/>
    <w:pPr>
      <w:suppressLineNumbers/>
      <w:tabs>
        <w:tab w:val="left" w:pos="312"/>
      </w:tabs>
      <w:spacing w:line="240" w:lineRule="atLeast"/>
    </w:pPr>
    <w:rPr>
      <w:rFonts w:ascii="Arial" w:eastAsia="SimSun" w:hAnsi="Arial" w:cs="ArialMT"/>
      <w:b/>
      <w:spacing w:val="1"/>
      <w:sz w:val="18"/>
      <w:lang w:eastAsia="zh-CN"/>
    </w:rPr>
  </w:style>
  <w:style w:type="table" w:styleId="Tabellenraster">
    <w:name w:val="Table Grid"/>
    <w:basedOn w:val="NormaleTabelle"/>
    <w:uiPriority w:val="39"/>
    <w:rsid w:val="00AB2739"/>
    <w:rPr>
      <w:rFonts w:eastAsia="SimSu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04TabelleTextv0n0">
    <w:name w:val="04_Tabelle Text v0 n0*"/>
    <w:basedOn w:val="04TabelleKopf"/>
    <w:semiHidden/>
    <w:qFormat/>
    <w:rsid w:val="00AB2739"/>
    <w:rPr>
      <w:b w:val="0"/>
    </w:rPr>
  </w:style>
  <w:style w:type="paragraph" w:customStyle="1" w:styleId="04TabelleTextv0n2">
    <w:name w:val="04_Tabelle Text v0 n2"/>
    <w:basedOn w:val="04TabelleTextv0n0"/>
    <w:semiHidden/>
    <w:qFormat/>
    <w:rsid w:val="00AB2739"/>
    <w:pPr>
      <w:spacing w:after="40"/>
    </w:pPr>
  </w:style>
  <w:style w:type="character" w:customStyle="1" w:styleId="0ZFkursiv">
    <w:name w:val="0_ZF_kursiv"/>
    <w:uiPriority w:val="1"/>
    <w:semiHidden/>
    <w:qFormat/>
    <w:rsid w:val="00AB2739"/>
    <w:rPr>
      <w:i/>
    </w:rPr>
  </w:style>
  <w:style w:type="character" w:customStyle="1" w:styleId="0ZFbold">
    <w:name w:val="0_ZF_bold"/>
    <w:uiPriority w:val="1"/>
    <w:semiHidden/>
    <w:qFormat/>
    <w:rsid w:val="00AB2739"/>
    <w:rPr>
      <w:b/>
    </w:rPr>
  </w:style>
  <w:style w:type="numbering" w:customStyle="1" w:styleId="KlettAufzStrich-5">
    <w:name w:val="Klett_Aufz_Strich - 5"/>
    <w:uiPriority w:val="99"/>
    <w:rsid w:val="00AB2739"/>
    <w:pPr>
      <w:numPr>
        <w:numId w:val="11"/>
      </w:numPr>
    </w:pPr>
  </w:style>
  <w:style w:type="paragraph" w:customStyle="1" w:styleId="01Fremdtextv0n0-mZZ-block">
    <w:name w:val="01_Fremdtext v0 n0 - mZZ - block"/>
    <w:basedOn w:val="01Fremdtext"/>
    <w:semiHidden/>
    <w:qFormat/>
    <w:rsid w:val="00AB2739"/>
  </w:style>
  <w:style w:type="paragraph" w:customStyle="1" w:styleId="01Fremdtextv0n0-mZZ-block-ezg1Zeile">
    <w:name w:val="01_Fremdtext v0 n0 - mZZ - block - ezg_1.Zeile"/>
    <w:basedOn w:val="01Fremdtextv0n0-mZZ-block"/>
    <w:semiHidden/>
    <w:qFormat/>
    <w:rsid w:val="00AB2739"/>
    <w:pPr>
      <w:ind w:firstLine="142"/>
    </w:pPr>
  </w:style>
  <w:style w:type="character" w:customStyle="1" w:styleId="0ZFLinieTimesnurfrLinien">
    <w:name w:val="0_ZF_Linie (Times_nur_für_Linien)"/>
    <w:uiPriority w:val="1"/>
    <w:semiHidden/>
    <w:qFormat/>
    <w:rsid w:val="00AB2739"/>
    <w:rPr>
      <w:rFonts w:ascii="Times New Roman" w:hAnsi="Times New Roman"/>
      <w:u w:val="single"/>
    </w:rPr>
  </w:style>
  <w:style w:type="paragraph" w:customStyle="1" w:styleId="02AufgabemNrv6n0">
    <w:name w:val="02_Aufgabe mNr v6 n0"/>
    <w:link w:val="02AufgabemNrv6n0Zchn"/>
    <w:semiHidden/>
    <w:qFormat/>
    <w:rsid w:val="00700033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120" w:line="240" w:lineRule="exact"/>
      <w:ind w:hanging="510"/>
      <w:textAlignment w:val="baseline"/>
    </w:pPr>
    <w:rPr>
      <w:rFonts w:ascii="Arial" w:eastAsia="SimSun" w:hAnsi="Arial"/>
      <w:spacing w:val="1"/>
      <w:sz w:val="18"/>
      <w:lang w:eastAsia="zh-CN"/>
    </w:rPr>
  </w:style>
  <w:style w:type="paragraph" w:customStyle="1" w:styleId="09Copyright">
    <w:name w:val="09_Copyright"/>
    <w:semiHidden/>
    <w:qFormat/>
    <w:rsid w:val="00AB2739"/>
    <w:rPr>
      <w:rFonts w:ascii="Arial" w:eastAsia="SimSun" w:hAnsi="Arial"/>
      <w:sz w:val="11"/>
      <w:szCs w:val="22"/>
      <w:lang w:eastAsia="zh-CN"/>
    </w:rPr>
  </w:style>
  <w:style w:type="paragraph" w:customStyle="1" w:styleId="zzAbstand1pt">
    <w:name w:val="zz_Abstand_1pt"/>
    <w:basedOn w:val="Standard"/>
    <w:semiHidden/>
    <w:rsid w:val="00A061E2"/>
    <w:pPr>
      <w:spacing w:line="28" w:lineRule="exact"/>
    </w:pPr>
    <w:rPr>
      <w:sz w:val="4"/>
      <w:szCs w:val="4"/>
    </w:rPr>
  </w:style>
  <w:style w:type="paragraph" w:customStyle="1" w:styleId="0021116">
    <w:name w:val="00_Ü2 11/16"/>
    <w:basedOn w:val="0011621"/>
    <w:qFormat/>
    <w:rsid w:val="0059276F"/>
    <w:pPr>
      <w:pageBreakBefore w:val="0"/>
      <w:spacing w:after="160" w:line="320" w:lineRule="exact"/>
      <w:outlineLvl w:val="1"/>
    </w:pPr>
    <w:rPr>
      <w:sz w:val="22"/>
    </w:rPr>
  </w:style>
  <w:style w:type="paragraph" w:customStyle="1" w:styleId="09Autortext">
    <w:name w:val="09_Autortext"/>
    <w:basedOn w:val="Standard"/>
    <w:semiHidden/>
    <w:qFormat/>
    <w:rsid w:val="00AB2739"/>
    <w:pPr>
      <w:spacing w:after="200" w:line="276" w:lineRule="auto"/>
    </w:pPr>
    <w:rPr>
      <w:rFonts w:ascii="Calibri" w:eastAsia="SimSun" w:hAnsi="Calibri"/>
      <w:color w:val="FF00FF"/>
      <w:sz w:val="22"/>
      <w:szCs w:val="22"/>
      <w:lang w:eastAsia="zh-CN"/>
    </w:rPr>
  </w:style>
  <w:style w:type="paragraph" w:customStyle="1" w:styleId="05QuelleBU">
    <w:name w:val="05_Quelle/BU"/>
    <w:basedOn w:val="02AufgabeTextv0n0"/>
    <w:next w:val="02AufgabeTextv0n0"/>
    <w:qFormat/>
    <w:rsid w:val="000F27F3"/>
    <w:pPr>
      <w:spacing w:before="120" w:line="240" w:lineRule="auto"/>
    </w:pPr>
    <w:rPr>
      <w:i/>
      <w:sz w:val="14"/>
    </w:rPr>
  </w:style>
  <w:style w:type="character" w:styleId="Zeilennummer">
    <w:name w:val="line number"/>
    <w:uiPriority w:val="99"/>
    <w:semiHidden/>
    <w:qFormat/>
    <w:rsid w:val="00AB2739"/>
    <w:rPr>
      <w:rFonts w:ascii="Arial" w:hAnsi="Arial"/>
      <w:color w:val="595959"/>
      <w:sz w:val="10"/>
      <w:bdr w:val="none" w:sz="0" w:space="0" w:color="auto"/>
    </w:rPr>
  </w:style>
  <w:style w:type="character" w:customStyle="1" w:styleId="0ZFunterstrichen">
    <w:name w:val="0_ZF_unterstrichen"/>
    <w:uiPriority w:val="1"/>
    <w:semiHidden/>
    <w:qFormat/>
    <w:rsid w:val="00AB2739"/>
    <w:rPr>
      <w:u w:val="single"/>
    </w:rPr>
  </w:style>
  <w:style w:type="paragraph" w:customStyle="1" w:styleId="01Fremdtextv0n0-oZZ">
    <w:name w:val="01_Fremdtext v0 n0 - oZZ"/>
    <w:basedOn w:val="01Fremdtext"/>
    <w:semiHidden/>
    <w:qFormat/>
    <w:rsid w:val="00AB2739"/>
    <w:pPr>
      <w:suppressLineNumbers/>
    </w:pPr>
  </w:style>
  <w:style w:type="paragraph" w:customStyle="1" w:styleId="02AufgabeTextv0n0ztr">
    <w:name w:val="02_Aufgabe Text v0 n0 ztr"/>
    <w:basedOn w:val="02AufgabeTextv0n0"/>
    <w:semiHidden/>
    <w:qFormat/>
    <w:rsid w:val="00AB2739"/>
    <w:pPr>
      <w:jc w:val="center"/>
    </w:pPr>
  </w:style>
  <w:style w:type="paragraph" w:customStyle="1" w:styleId="02AufgabeTextAufzStrich05">
    <w:name w:val="02_Aufgabe Text_Aufz_Strich 0/5"/>
    <w:qFormat/>
    <w:rsid w:val="00AB2739"/>
    <w:pPr>
      <w:numPr>
        <w:numId w:val="12"/>
      </w:numPr>
      <w:suppressLineNumbers/>
      <w:suppressAutoHyphens/>
      <w:spacing w:line="240" w:lineRule="atLeast"/>
    </w:pPr>
    <w:rPr>
      <w:rFonts w:ascii="Arial" w:eastAsia="SimSun" w:hAnsi="Arial" w:cs="ArialMT"/>
      <w:spacing w:val="1"/>
      <w:sz w:val="18"/>
      <w:lang w:eastAsia="zh-CN"/>
    </w:rPr>
  </w:style>
  <w:style w:type="paragraph" w:customStyle="1" w:styleId="09KopfKolumnentitel0">
    <w:name w:val="09_Kopf_Kolumnentitel"/>
    <w:link w:val="09KopfKolumnentitelZchn"/>
    <w:semiHidden/>
    <w:qFormat/>
    <w:rsid w:val="00AB2739"/>
    <w:pPr>
      <w:spacing w:line="220" w:lineRule="exact"/>
      <w:ind w:left="227"/>
    </w:pPr>
    <w:rPr>
      <w:rFonts w:ascii="Arial" w:hAnsi="Arial"/>
      <w:sz w:val="16"/>
      <w:szCs w:val="16"/>
    </w:rPr>
  </w:style>
  <w:style w:type="paragraph" w:customStyle="1" w:styleId="09KopfKV0">
    <w:name w:val="09_Kopf_KV"/>
    <w:semiHidden/>
    <w:rsid w:val="00AB2739"/>
    <w:pPr>
      <w:tabs>
        <w:tab w:val="left" w:pos="1065"/>
        <w:tab w:val="right" w:pos="2380"/>
      </w:tabs>
      <w:spacing w:line="220" w:lineRule="exact"/>
      <w:ind w:left="227"/>
    </w:pPr>
    <w:rPr>
      <w:rFonts w:ascii="Arial" w:hAnsi="Arial" w:cs="Arial"/>
      <w:b/>
      <w:color w:val="FFFFFF"/>
      <w:sz w:val="22"/>
      <w:szCs w:val="18"/>
    </w:rPr>
  </w:style>
  <w:style w:type="paragraph" w:customStyle="1" w:styleId="05Fussnotenlinie">
    <w:name w:val="05_Fussnotenlinie"/>
    <w:semiHidden/>
    <w:qFormat/>
    <w:rsid w:val="00AB2739"/>
    <w:pPr>
      <w:widowControl w:val="0"/>
      <w:suppressLineNumbers/>
      <w:tabs>
        <w:tab w:val="left" w:pos="2410"/>
      </w:tabs>
      <w:spacing w:before="120"/>
    </w:pPr>
    <w:rPr>
      <w:rFonts w:eastAsia="SimSun" w:cs="ArialMT"/>
      <w:spacing w:val="1"/>
      <w:sz w:val="18"/>
      <w:u w:val="single"/>
      <w:lang w:eastAsia="zh-CN"/>
    </w:rPr>
  </w:style>
  <w:style w:type="paragraph" w:customStyle="1" w:styleId="01Fremdtextv0n0-mZZ-Dramensatz">
    <w:name w:val="01_Fremdtext v0 n0 - mZZ - Dramensatz"/>
    <w:basedOn w:val="01Fremdtext"/>
    <w:semiHidden/>
    <w:qFormat/>
    <w:rsid w:val="00976219"/>
    <w:pPr>
      <w:ind w:left="284" w:hanging="284"/>
    </w:pPr>
  </w:style>
  <w:style w:type="paragraph" w:styleId="berarbeitung">
    <w:name w:val="Revision"/>
    <w:hidden/>
    <w:uiPriority w:val="99"/>
    <w:semiHidden/>
    <w:rsid w:val="00AB2739"/>
    <w:rPr>
      <w:sz w:val="24"/>
      <w:szCs w:val="24"/>
      <w:lang w:eastAsia="en-US"/>
    </w:rPr>
  </w:style>
  <w:style w:type="paragraph" w:customStyle="1" w:styleId="02AufgabeTextv0n0hg05">
    <w:name w:val="02_Aufgabe Text v0 n0 hg 0/5"/>
    <w:basedOn w:val="02AufgabeTextv0n0"/>
    <w:semiHidden/>
    <w:qFormat/>
    <w:rsid w:val="00AB2739"/>
    <w:pPr>
      <w:tabs>
        <w:tab w:val="left" w:pos="567"/>
      </w:tabs>
      <w:ind w:left="284" w:hanging="284"/>
    </w:pPr>
  </w:style>
  <w:style w:type="paragraph" w:customStyle="1" w:styleId="09FussText">
    <w:name w:val="09_Fuss_Text"/>
    <w:semiHidden/>
    <w:qFormat/>
    <w:rsid w:val="00AB2739"/>
    <w:pPr>
      <w:widowControl w:val="0"/>
      <w:suppressLineNumbers/>
      <w:spacing w:before="10" w:line="120" w:lineRule="exact"/>
      <w:contextualSpacing/>
    </w:pPr>
    <w:rPr>
      <w:rFonts w:ascii="Arial" w:hAnsi="Arial" w:cs="Arial"/>
      <w:sz w:val="10"/>
      <w:szCs w:val="10"/>
    </w:rPr>
  </w:style>
  <w:style w:type="paragraph" w:customStyle="1" w:styleId="01Fremdtextv0n0-mZZ-Rahmen">
    <w:name w:val="01_Fremdtext v0 n0 - mZZ - Rahmen"/>
    <w:basedOn w:val="01Fremdtextv0n0-oZZ"/>
    <w:semiHidden/>
    <w:qFormat/>
    <w:rsid w:val="0072477E"/>
    <w:pPr>
      <w:suppressLineNumbers w:val="0"/>
      <w:pBdr>
        <w:top w:val="single" w:sz="4" w:space="2" w:color="000000"/>
        <w:left w:val="single" w:sz="4" w:space="4" w:color="000000"/>
        <w:bottom w:val="single" w:sz="4" w:space="4" w:color="000000"/>
        <w:right w:val="single" w:sz="4" w:space="4" w:color="000000"/>
      </w:pBdr>
      <w:spacing w:before="100"/>
      <w:ind w:left="113" w:right="113"/>
    </w:pPr>
  </w:style>
  <w:style w:type="character" w:customStyle="1" w:styleId="0ZFhochgestellt">
    <w:name w:val="0_ZF_hochgestellt"/>
    <w:uiPriority w:val="1"/>
    <w:semiHidden/>
    <w:qFormat/>
    <w:rsid w:val="00AB2739"/>
    <w:rPr>
      <w:vertAlign w:val="superscript"/>
    </w:rPr>
  </w:style>
  <w:style w:type="paragraph" w:customStyle="1" w:styleId="02AufgabeSchreibzeilenoText">
    <w:name w:val="02_Aufgabe_Schreibzeilen oText"/>
    <w:qFormat/>
    <w:rsid w:val="00AB2739"/>
    <w:pPr>
      <w:suppressLineNumbers/>
      <w:tabs>
        <w:tab w:val="right" w:pos="9072"/>
      </w:tabs>
      <w:spacing w:before="220" w:line="271" w:lineRule="auto"/>
    </w:pPr>
    <w:rPr>
      <w:rFonts w:eastAsia="Times New Roman"/>
      <w:sz w:val="18"/>
      <w:szCs w:val="22"/>
      <w:u w:val="single"/>
    </w:rPr>
  </w:style>
  <w:style w:type="paragraph" w:customStyle="1" w:styleId="05Fussnotentext">
    <w:name w:val="05_Fussnotentext"/>
    <w:basedOn w:val="05QuelleBU"/>
    <w:semiHidden/>
    <w:qFormat/>
    <w:rsid w:val="00AB2739"/>
    <w:pPr>
      <w:ind w:left="113" w:hanging="113"/>
    </w:pPr>
  </w:style>
  <w:style w:type="paragraph" w:customStyle="1" w:styleId="03Schuelerbeispiel">
    <w:name w:val="03_Schuelerbeispiel"/>
    <w:semiHidden/>
    <w:qFormat/>
    <w:rsid w:val="00B257E0"/>
    <w:pPr>
      <w:suppressLineNumbers/>
    </w:pPr>
    <w:rPr>
      <w:rFonts w:ascii="Courier New" w:eastAsia="PMingLiU" w:hAnsi="Courier New" w:cs="Arial"/>
      <w:sz w:val="18"/>
      <w:szCs w:val="32"/>
    </w:rPr>
  </w:style>
  <w:style w:type="paragraph" w:customStyle="1" w:styleId="04InfoboxInfo">
    <w:name w:val="04_Infobox_Info"/>
    <w:semiHidden/>
    <w:qFormat/>
    <w:rsid w:val="00AB2739"/>
    <w:pPr>
      <w:keepNext/>
      <w:spacing w:before="40"/>
      <w:jc w:val="center"/>
    </w:pPr>
    <w:rPr>
      <w:rFonts w:ascii="Arial" w:eastAsia="SimSun" w:hAnsi="Arial"/>
      <w:b/>
      <w:color w:val="FFFFFF"/>
      <w:sz w:val="18"/>
      <w:szCs w:val="22"/>
      <w:lang w:eastAsia="zh-CN"/>
    </w:rPr>
  </w:style>
  <w:style w:type="paragraph" w:customStyle="1" w:styleId="04Infobox">
    <w:name w:val="04_Infobox_Ü"/>
    <w:next w:val="02AufgabeTextv0n0"/>
    <w:semiHidden/>
    <w:qFormat/>
    <w:rsid w:val="00AB2739"/>
    <w:pPr>
      <w:keepNext/>
      <w:spacing w:before="80" w:after="80" w:line="240" w:lineRule="exact"/>
    </w:pPr>
    <w:rPr>
      <w:rFonts w:ascii="Arial" w:eastAsia="SimSun" w:hAnsi="Arial" w:cs="ArialMT"/>
      <w:b/>
      <w:spacing w:val="1"/>
      <w:sz w:val="18"/>
      <w:lang w:eastAsia="zh-CN"/>
    </w:rPr>
  </w:style>
  <w:style w:type="paragraph" w:customStyle="1" w:styleId="01halbeZeile">
    <w:name w:val="01__halbe_Zeile"/>
    <w:semiHidden/>
    <w:qFormat/>
    <w:rsid w:val="00AB2739"/>
    <w:pPr>
      <w:widowControl w:val="0"/>
      <w:suppressLineNumbers/>
      <w:spacing w:line="120" w:lineRule="exact"/>
    </w:pPr>
    <w:rPr>
      <w:rFonts w:ascii="Arial" w:eastAsia="SimSun" w:hAnsi="Arial" w:cs="ArialMT"/>
      <w:b/>
      <w:spacing w:val="1"/>
      <w:sz w:val="9"/>
      <w:lang w:eastAsia="zh-CN"/>
    </w:rPr>
  </w:style>
  <w:style w:type="paragraph" w:customStyle="1" w:styleId="01Fremdtext11pt-v06n6-oZZ">
    <w:name w:val="01_Fremdtext Ü 11pt - v06 n6 - oZZ"/>
    <w:basedOn w:val="01Fremdtext0"/>
    <w:semiHidden/>
    <w:qFormat/>
    <w:rsid w:val="00AB2739"/>
    <w:pPr>
      <w:spacing w:before="120"/>
    </w:pPr>
  </w:style>
  <w:style w:type="character" w:customStyle="1" w:styleId="0ZFboldkursiv">
    <w:name w:val="0_ZF_bold/kursiv"/>
    <w:uiPriority w:val="1"/>
    <w:semiHidden/>
    <w:qFormat/>
    <w:rsid w:val="00AB2739"/>
    <w:rPr>
      <w:b/>
      <w:i/>
    </w:rPr>
  </w:style>
  <w:style w:type="paragraph" w:customStyle="1" w:styleId="09FussPaginarechts">
    <w:name w:val="09_Fuss_Pagina_rechts"/>
    <w:basedOn w:val="09FussPaginalinks"/>
    <w:semiHidden/>
    <w:qFormat/>
    <w:rsid w:val="00AB2739"/>
    <w:pPr>
      <w:jc w:val="right"/>
    </w:pPr>
  </w:style>
  <w:style w:type="paragraph" w:customStyle="1" w:styleId="01Fremdtextv0n0-oZZ-zentriert">
    <w:name w:val="01_Fremdtext v0 n0 - oZZ - zentriert"/>
    <w:basedOn w:val="01Fremdtextv0n0-oZZ"/>
    <w:semiHidden/>
    <w:qFormat/>
    <w:rsid w:val="00AB2739"/>
    <w:pPr>
      <w:jc w:val="center"/>
    </w:pPr>
  </w:style>
  <w:style w:type="paragraph" w:customStyle="1" w:styleId="04InfoboxText">
    <w:name w:val="04_Infobox_Text"/>
    <w:basedOn w:val="02AufgabeTextv0n0"/>
    <w:semiHidden/>
    <w:qFormat/>
    <w:rsid w:val="00AB2739"/>
    <w:pPr>
      <w:spacing w:before="80" w:after="80"/>
    </w:pPr>
  </w:style>
  <w:style w:type="paragraph" w:customStyle="1" w:styleId="02AufgabeTextv0n0ezg5">
    <w:name w:val="02_Aufgabe Text v0 n0 ezg5"/>
    <w:basedOn w:val="02AufgabeTextv0n0"/>
    <w:semiHidden/>
    <w:qFormat/>
    <w:rsid w:val="00AB2739"/>
    <w:pPr>
      <w:tabs>
        <w:tab w:val="left" w:pos="482"/>
      </w:tabs>
      <w:ind w:left="284"/>
    </w:pPr>
  </w:style>
  <w:style w:type="paragraph" w:customStyle="1" w:styleId="01Fremdtextv0n0-oZZ-lib">
    <w:name w:val="01_Fremdtext v0 n0 - oZZ - libü"/>
    <w:basedOn w:val="01Fremdtextv0n0-oZZ"/>
    <w:semiHidden/>
    <w:qFormat/>
    <w:rsid w:val="00AB2739"/>
    <w:pPr>
      <w:jc w:val="left"/>
    </w:pPr>
  </w:style>
  <w:style w:type="character" w:styleId="BesuchterHyperlink">
    <w:name w:val="FollowedHyperlink"/>
    <w:uiPriority w:val="99"/>
    <w:semiHidden/>
    <w:rsid w:val="00AB2739"/>
    <w:rPr>
      <w:color w:val="800080"/>
      <w:u w:val="single"/>
    </w:rPr>
  </w:style>
  <w:style w:type="paragraph" w:customStyle="1" w:styleId="0030912">
    <w:name w:val="00_Ü3 09/12"/>
    <w:basedOn w:val="02AufgabeTextv0n0"/>
    <w:qFormat/>
    <w:rsid w:val="00AB2739"/>
    <w:pPr>
      <w:spacing w:before="240" w:after="120"/>
    </w:pPr>
    <w:rPr>
      <w:b/>
    </w:rPr>
  </w:style>
  <w:style w:type="numbering" w:customStyle="1" w:styleId="KeineListe1">
    <w:name w:val="Keine Liste1"/>
    <w:next w:val="KeineListe"/>
    <w:uiPriority w:val="99"/>
    <w:semiHidden/>
    <w:unhideWhenUsed/>
    <w:rsid w:val="003C02D3"/>
  </w:style>
  <w:style w:type="paragraph" w:customStyle="1" w:styleId="03Autortextv0n0">
    <w:name w:val="03_Autortext v0 n0"/>
    <w:basedOn w:val="02AufgabeTextv0n0"/>
    <w:semiHidden/>
    <w:qFormat/>
    <w:rsid w:val="00AB2739"/>
    <w:rPr>
      <w:i/>
    </w:rPr>
  </w:style>
  <w:style w:type="paragraph" w:customStyle="1" w:styleId="04InfoboxTextv0n0">
    <w:name w:val="04_Infobox_Text v0 n0"/>
    <w:basedOn w:val="04InfoboxText"/>
    <w:semiHidden/>
    <w:qFormat/>
    <w:rsid w:val="00AB2739"/>
    <w:pPr>
      <w:spacing w:before="0" w:after="0"/>
    </w:pPr>
  </w:style>
  <w:style w:type="paragraph" w:customStyle="1" w:styleId="09KopfKolumnentitelfett">
    <w:name w:val="09_Kopf_Kolumnentitel_fett"/>
    <w:basedOn w:val="09KopfKolumnentitel0"/>
    <w:semiHidden/>
    <w:rsid w:val="00AB2739"/>
    <w:rPr>
      <w:b/>
    </w:rPr>
  </w:style>
  <w:style w:type="character" w:customStyle="1" w:styleId="09KopfKolumnentitelZchn">
    <w:name w:val="09_Kopf_Kolumnentitel Zchn"/>
    <w:link w:val="09KopfKolumnentitel0"/>
    <w:semiHidden/>
    <w:rsid w:val="00F15E21"/>
    <w:rPr>
      <w:rFonts w:ascii="Arial" w:hAnsi="Arial"/>
      <w:sz w:val="16"/>
      <w:szCs w:val="16"/>
    </w:rPr>
  </w:style>
  <w:style w:type="character" w:customStyle="1" w:styleId="0ZFDramensatz-Person">
    <w:name w:val="0_ZF_Dramensatz-Person"/>
    <w:uiPriority w:val="1"/>
    <w:semiHidden/>
    <w:qFormat/>
    <w:rsid w:val="00ED2578"/>
    <w:rPr>
      <w:rFonts w:ascii="Arial Fett" w:hAnsi="Arial Fett" w:cs="Arial"/>
      <w:b/>
      <w:caps/>
      <w:sz w:val="16"/>
      <w:szCs w:val="16"/>
    </w:rPr>
  </w:style>
  <w:style w:type="paragraph" w:customStyle="1" w:styleId="02AufgabemNrv18n0">
    <w:name w:val="02_Aufgabe mNr v18 n0"/>
    <w:basedOn w:val="02AufgabemNrv6n0"/>
    <w:link w:val="02AufgabemNrv18n0Zchn"/>
    <w:semiHidden/>
    <w:rsid w:val="00362AE3"/>
    <w:pPr>
      <w:tabs>
        <w:tab w:val="clear" w:pos="284"/>
        <w:tab w:val="clear" w:pos="9072"/>
        <w:tab w:val="left" w:pos="283"/>
        <w:tab w:val="right" w:pos="9071"/>
      </w:tabs>
      <w:spacing w:before="360"/>
    </w:pPr>
    <w:rPr>
      <w:lang w:val="x-none"/>
    </w:rPr>
  </w:style>
  <w:style w:type="numbering" w:customStyle="1" w:styleId="ListeneueKV">
    <w:name w:val="Liste_neue_KV"/>
    <w:uiPriority w:val="99"/>
    <w:rsid w:val="000B263C"/>
    <w:pPr>
      <w:numPr>
        <w:numId w:val="13"/>
      </w:numPr>
    </w:pPr>
  </w:style>
  <w:style w:type="paragraph" w:customStyle="1" w:styleId="02AufgabeSchreibzeilenmText">
    <w:name w:val="02_Aufgabe_Schreibzeilen mText"/>
    <w:basedOn w:val="02AufgabeSchreibzeilenoText"/>
    <w:semiHidden/>
    <w:qFormat/>
    <w:rsid w:val="00AB2739"/>
    <w:pPr>
      <w:spacing w:before="230"/>
    </w:pPr>
    <w:rPr>
      <w:rFonts w:ascii="Arial" w:hAnsi="Arial"/>
      <w:u w:val="none"/>
    </w:rPr>
  </w:style>
  <w:style w:type="character" w:customStyle="1" w:styleId="ZFenger">
    <w:name w:val="ZF_enger"/>
    <w:uiPriority w:val="1"/>
    <w:semiHidden/>
    <w:qFormat/>
    <w:rsid w:val="00AB2739"/>
    <w:rPr>
      <w:spacing w:val="-2"/>
    </w:rPr>
  </w:style>
  <w:style w:type="paragraph" w:customStyle="1" w:styleId="04TabelleBewertungTextv0n2">
    <w:name w:val="04_Tabelle Bewertung Text v0 n2"/>
    <w:semiHidden/>
    <w:qFormat/>
    <w:rsid w:val="00AB2739"/>
    <w:pPr>
      <w:suppressLineNumbers/>
      <w:spacing w:after="40"/>
    </w:pPr>
    <w:rPr>
      <w:rFonts w:ascii="Arial" w:eastAsia="PMingLiU" w:hAnsi="Arial"/>
      <w:sz w:val="16"/>
      <w:szCs w:val="18"/>
    </w:rPr>
  </w:style>
  <w:style w:type="paragraph" w:customStyle="1" w:styleId="04TabelleBewertungKopfv0n0">
    <w:name w:val="04_Tabelle Bewertung Kopf v0 n0"/>
    <w:basedOn w:val="04TabelleBewertungTextv0n0"/>
    <w:semiHidden/>
    <w:qFormat/>
    <w:rsid w:val="00AB2739"/>
    <w:rPr>
      <w:b/>
    </w:rPr>
  </w:style>
  <w:style w:type="paragraph" w:customStyle="1" w:styleId="04TabelleBewertungTextv0n0">
    <w:name w:val="04_Tabelle Bewertung Text v0 n0"/>
    <w:basedOn w:val="04TabelleBewertungTextv0n2"/>
    <w:semiHidden/>
    <w:qFormat/>
    <w:rsid w:val="00AB2739"/>
    <w:pPr>
      <w:spacing w:after="0"/>
    </w:pPr>
  </w:style>
  <w:style w:type="paragraph" w:customStyle="1" w:styleId="04TabelleBewertungKopfv0n0zentriert">
    <w:name w:val="04_Tabelle Bewertung Kopf v0 n0 zentriert"/>
    <w:basedOn w:val="04TabelleBewertungKopfv0n0"/>
    <w:semiHidden/>
    <w:qFormat/>
    <w:rsid w:val="00AB2739"/>
    <w:pPr>
      <w:jc w:val="center"/>
    </w:pPr>
  </w:style>
  <w:style w:type="paragraph" w:customStyle="1" w:styleId="04TabelleBewertungTextv0n2hg05">
    <w:name w:val="04_Tabelle Bewertung Text v0 n2 hg0/5"/>
    <w:basedOn w:val="04TabelleBewertungTextv0n2"/>
    <w:semiHidden/>
    <w:qFormat/>
    <w:rsid w:val="00AB2739"/>
    <w:pPr>
      <w:ind w:left="284" w:hanging="284"/>
    </w:pPr>
  </w:style>
  <w:style w:type="character" w:styleId="Endnotenzeichen">
    <w:name w:val="endnote reference"/>
    <w:uiPriority w:val="99"/>
    <w:semiHidden/>
    <w:rsid w:val="00AB2739"/>
    <w:rPr>
      <w:vertAlign w:val="superscript"/>
    </w:rPr>
  </w:style>
  <w:style w:type="paragraph" w:styleId="Abbildungsverzeichnis">
    <w:name w:val="table of figures"/>
    <w:basedOn w:val="Standard"/>
    <w:next w:val="Standard"/>
    <w:uiPriority w:val="99"/>
    <w:semiHidden/>
    <w:rsid w:val="00AB2739"/>
  </w:style>
  <w:style w:type="paragraph" w:styleId="Anrede">
    <w:name w:val="Salutation"/>
    <w:basedOn w:val="Standard"/>
    <w:next w:val="Standard"/>
    <w:link w:val="AnredeZchn"/>
    <w:uiPriority w:val="99"/>
    <w:semiHidden/>
    <w:rsid w:val="00AB2739"/>
    <w:rPr>
      <w:rFonts w:ascii="Arial" w:hAnsi="Arial"/>
      <w:sz w:val="18"/>
      <w:szCs w:val="18"/>
      <w:lang w:val="x-none" w:eastAsia="x-none"/>
    </w:rPr>
  </w:style>
  <w:style w:type="character" w:customStyle="1" w:styleId="AnredeZchn">
    <w:name w:val="Anrede Zchn"/>
    <w:link w:val="Anrede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Aufzhlungszeichen">
    <w:name w:val="List Bullet"/>
    <w:basedOn w:val="Standard"/>
    <w:uiPriority w:val="99"/>
    <w:semiHidden/>
    <w:rsid w:val="00AB2739"/>
    <w:pPr>
      <w:numPr>
        <w:numId w:val="1"/>
      </w:numPr>
      <w:contextualSpacing/>
    </w:pPr>
  </w:style>
  <w:style w:type="paragraph" w:styleId="Aufzhlungszeichen2">
    <w:name w:val="List Bullet 2"/>
    <w:basedOn w:val="Standard"/>
    <w:uiPriority w:val="99"/>
    <w:semiHidden/>
    <w:rsid w:val="00AB2739"/>
    <w:pPr>
      <w:numPr>
        <w:numId w:val="2"/>
      </w:numPr>
      <w:contextualSpacing/>
    </w:pPr>
  </w:style>
  <w:style w:type="paragraph" w:styleId="Aufzhlungszeichen3">
    <w:name w:val="List Bullet 3"/>
    <w:basedOn w:val="Standard"/>
    <w:uiPriority w:val="99"/>
    <w:semiHidden/>
    <w:rsid w:val="00AB2739"/>
    <w:pPr>
      <w:numPr>
        <w:numId w:val="3"/>
      </w:numPr>
      <w:contextualSpacing/>
    </w:pPr>
  </w:style>
  <w:style w:type="paragraph" w:styleId="Aufzhlungszeichen4">
    <w:name w:val="List Bullet 4"/>
    <w:basedOn w:val="Standard"/>
    <w:uiPriority w:val="99"/>
    <w:semiHidden/>
    <w:rsid w:val="00AB2739"/>
    <w:pPr>
      <w:numPr>
        <w:numId w:val="4"/>
      </w:numPr>
      <w:contextualSpacing/>
    </w:pPr>
  </w:style>
  <w:style w:type="paragraph" w:styleId="Aufzhlungszeichen5">
    <w:name w:val="List Bullet 5"/>
    <w:basedOn w:val="Standard"/>
    <w:uiPriority w:val="99"/>
    <w:semiHidden/>
    <w:rsid w:val="00AB2739"/>
    <w:pPr>
      <w:numPr>
        <w:numId w:val="5"/>
      </w:numPr>
      <w:contextualSpacing/>
    </w:pPr>
  </w:style>
  <w:style w:type="paragraph" w:styleId="Beschriftung">
    <w:name w:val="caption"/>
    <w:basedOn w:val="Standard"/>
    <w:next w:val="Standard"/>
    <w:uiPriority w:val="35"/>
    <w:semiHidden/>
    <w:qFormat/>
    <w:rsid w:val="00AB2739"/>
    <w:rPr>
      <w:b/>
      <w:bCs/>
    </w:rPr>
  </w:style>
  <w:style w:type="paragraph" w:styleId="Blocktext">
    <w:name w:val="Block Text"/>
    <w:basedOn w:val="Standard"/>
    <w:uiPriority w:val="99"/>
    <w:semiHidden/>
    <w:rsid w:val="00AB2739"/>
    <w:pPr>
      <w:spacing w:after="120"/>
      <w:ind w:left="1440" w:right="1440"/>
    </w:pPr>
  </w:style>
  <w:style w:type="paragraph" w:styleId="Datum">
    <w:name w:val="Date"/>
    <w:basedOn w:val="Standard"/>
    <w:next w:val="Standard"/>
    <w:link w:val="DatumZchn"/>
    <w:uiPriority w:val="99"/>
    <w:semiHidden/>
    <w:rsid w:val="00AB2739"/>
    <w:rPr>
      <w:rFonts w:ascii="Arial" w:hAnsi="Arial"/>
      <w:sz w:val="18"/>
      <w:szCs w:val="18"/>
      <w:lang w:val="x-none" w:eastAsia="x-none"/>
    </w:rPr>
  </w:style>
  <w:style w:type="character" w:customStyle="1" w:styleId="DatumZchn">
    <w:name w:val="Datum Zchn"/>
    <w:link w:val="Datum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Dokumentstruktur">
    <w:name w:val="Document Map"/>
    <w:basedOn w:val="Standard"/>
    <w:link w:val="DokumentstrukturZchn"/>
    <w:uiPriority w:val="99"/>
    <w:semiHidden/>
    <w:rsid w:val="00AB2739"/>
    <w:rPr>
      <w:rFonts w:ascii="Tahoma" w:hAnsi="Tahoma"/>
      <w:sz w:val="16"/>
      <w:szCs w:val="16"/>
      <w:lang w:val="x-none" w:eastAsia="x-none"/>
    </w:rPr>
  </w:style>
  <w:style w:type="character" w:customStyle="1" w:styleId="DokumentstrukturZchn">
    <w:name w:val="Dokumentstruktur Zchn"/>
    <w:link w:val="Dokumentstruktur"/>
    <w:uiPriority w:val="99"/>
    <w:semiHidden/>
    <w:rsid w:val="00F15E21"/>
    <w:rPr>
      <w:rFonts w:ascii="Tahoma" w:hAnsi="Tahoma"/>
      <w:sz w:val="16"/>
      <w:szCs w:val="16"/>
      <w:lang w:val="x-none" w:eastAsia="x-none"/>
    </w:rPr>
  </w:style>
  <w:style w:type="paragraph" w:styleId="Endnotentext">
    <w:name w:val="endnote text"/>
    <w:basedOn w:val="Standard"/>
    <w:link w:val="EndnotentextZchn"/>
    <w:uiPriority w:val="99"/>
    <w:semiHidden/>
    <w:rsid w:val="00AB2739"/>
    <w:rPr>
      <w:rFonts w:ascii="Arial" w:hAnsi="Arial"/>
      <w:lang w:val="x-none" w:eastAsia="x-none"/>
    </w:rPr>
  </w:style>
  <w:style w:type="character" w:customStyle="1" w:styleId="EndnotentextZchn">
    <w:name w:val="Endnotentext Zchn"/>
    <w:link w:val="Endnotentext"/>
    <w:uiPriority w:val="99"/>
    <w:semiHidden/>
    <w:rsid w:val="00F15E21"/>
    <w:rPr>
      <w:rFonts w:ascii="Arial" w:hAnsi="Arial"/>
      <w:lang w:val="x-none" w:eastAsia="x-none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rsid w:val="00AB2739"/>
    <w:rPr>
      <w:rFonts w:ascii="Arial" w:hAnsi="Arial"/>
      <w:sz w:val="18"/>
      <w:szCs w:val="18"/>
      <w:lang w:val="x-none" w:eastAsia="x-none"/>
    </w:rPr>
  </w:style>
  <w:style w:type="character" w:customStyle="1" w:styleId="Fu-EndnotenberschriftZchn">
    <w:name w:val="Fuß/-Endnotenüberschrift Zchn"/>
    <w:link w:val="Fu-Endnotenberschrift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Funotentext">
    <w:name w:val="footnote text"/>
    <w:basedOn w:val="Standard"/>
    <w:link w:val="FunotentextZchn"/>
    <w:uiPriority w:val="99"/>
    <w:semiHidden/>
    <w:rsid w:val="00AB2739"/>
    <w:rPr>
      <w:rFonts w:ascii="Arial" w:hAnsi="Arial"/>
      <w:lang w:val="x-none" w:eastAsia="x-none"/>
    </w:rPr>
  </w:style>
  <w:style w:type="character" w:customStyle="1" w:styleId="FunotentextZchn">
    <w:name w:val="Fußnotentext Zchn"/>
    <w:link w:val="Funotentext"/>
    <w:uiPriority w:val="99"/>
    <w:semiHidden/>
    <w:rsid w:val="00F15E21"/>
    <w:rPr>
      <w:rFonts w:ascii="Arial" w:hAnsi="Arial"/>
      <w:lang w:val="x-none" w:eastAsia="x-none"/>
    </w:rPr>
  </w:style>
  <w:style w:type="paragraph" w:styleId="Gruformel">
    <w:name w:val="Closing"/>
    <w:basedOn w:val="Standard"/>
    <w:link w:val="GruformelZchn"/>
    <w:uiPriority w:val="99"/>
    <w:semiHidden/>
    <w:rsid w:val="00AB2739"/>
    <w:pPr>
      <w:ind w:left="4252"/>
    </w:pPr>
    <w:rPr>
      <w:rFonts w:ascii="Arial" w:hAnsi="Arial"/>
      <w:sz w:val="18"/>
      <w:szCs w:val="18"/>
      <w:lang w:val="x-none" w:eastAsia="x-none"/>
    </w:rPr>
  </w:style>
  <w:style w:type="character" w:customStyle="1" w:styleId="GruformelZchn">
    <w:name w:val="Grußformel Zchn"/>
    <w:link w:val="Gruformel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HTMLAdresse">
    <w:name w:val="HTML Address"/>
    <w:basedOn w:val="Standard"/>
    <w:link w:val="HTMLAdresseZchn"/>
    <w:uiPriority w:val="99"/>
    <w:semiHidden/>
    <w:rsid w:val="00AB2739"/>
    <w:rPr>
      <w:rFonts w:ascii="Arial" w:hAnsi="Arial"/>
      <w:i/>
      <w:iCs/>
      <w:sz w:val="18"/>
      <w:szCs w:val="18"/>
      <w:lang w:val="x-none" w:eastAsia="x-none"/>
    </w:rPr>
  </w:style>
  <w:style w:type="character" w:customStyle="1" w:styleId="HTMLAdresseZchn">
    <w:name w:val="HTML Adresse Zchn"/>
    <w:link w:val="HTMLAdresse"/>
    <w:uiPriority w:val="99"/>
    <w:semiHidden/>
    <w:rsid w:val="00F15E21"/>
    <w:rPr>
      <w:rFonts w:ascii="Arial" w:hAnsi="Arial"/>
      <w:i/>
      <w:iCs/>
      <w:sz w:val="18"/>
      <w:szCs w:val="18"/>
      <w:lang w:val="x-none" w:eastAsia="x-none"/>
    </w:rPr>
  </w:style>
  <w:style w:type="paragraph" w:styleId="HTMLVorformatiert">
    <w:name w:val="HTML Preformatted"/>
    <w:basedOn w:val="Standard"/>
    <w:link w:val="HTMLVorformatiertZchn"/>
    <w:uiPriority w:val="99"/>
    <w:semiHidden/>
    <w:rsid w:val="00AB2739"/>
    <w:rPr>
      <w:rFonts w:ascii="Courier New" w:hAnsi="Courier New"/>
      <w:lang w:val="x-none" w:eastAsia="x-none"/>
    </w:rPr>
  </w:style>
  <w:style w:type="character" w:customStyle="1" w:styleId="HTMLVorformatiertZchn">
    <w:name w:val="HTML Vorformatiert Zchn"/>
    <w:link w:val="HTMLVorformatiert"/>
    <w:uiPriority w:val="99"/>
    <w:semiHidden/>
    <w:rsid w:val="00F15E21"/>
    <w:rPr>
      <w:rFonts w:ascii="Courier New" w:hAnsi="Courier New"/>
      <w:lang w:val="x-none" w:eastAsia="x-none"/>
    </w:rPr>
  </w:style>
  <w:style w:type="paragraph" w:styleId="Index1">
    <w:name w:val="index 1"/>
    <w:basedOn w:val="Standard"/>
    <w:next w:val="Standard"/>
    <w:autoRedefine/>
    <w:uiPriority w:val="99"/>
    <w:semiHidden/>
    <w:rsid w:val="00AB2739"/>
    <w:pPr>
      <w:ind w:left="180" w:hanging="180"/>
    </w:pPr>
  </w:style>
  <w:style w:type="paragraph" w:styleId="Index2">
    <w:name w:val="index 2"/>
    <w:basedOn w:val="Standard"/>
    <w:next w:val="Standard"/>
    <w:autoRedefine/>
    <w:uiPriority w:val="99"/>
    <w:semiHidden/>
    <w:rsid w:val="00AB2739"/>
    <w:pPr>
      <w:ind w:left="360" w:hanging="180"/>
    </w:pPr>
  </w:style>
  <w:style w:type="paragraph" w:styleId="Index3">
    <w:name w:val="index 3"/>
    <w:basedOn w:val="Standard"/>
    <w:next w:val="Standard"/>
    <w:autoRedefine/>
    <w:uiPriority w:val="99"/>
    <w:semiHidden/>
    <w:rsid w:val="00AB2739"/>
    <w:pPr>
      <w:ind w:left="540" w:hanging="180"/>
    </w:pPr>
  </w:style>
  <w:style w:type="paragraph" w:styleId="Index4">
    <w:name w:val="index 4"/>
    <w:basedOn w:val="Standard"/>
    <w:next w:val="Standard"/>
    <w:autoRedefine/>
    <w:uiPriority w:val="99"/>
    <w:semiHidden/>
    <w:rsid w:val="00AB2739"/>
    <w:pPr>
      <w:ind w:left="720" w:hanging="180"/>
    </w:pPr>
  </w:style>
  <w:style w:type="paragraph" w:styleId="Index5">
    <w:name w:val="index 5"/>
    <w:basedOn w:val="Standard"/>
    <w:next w:val="Standard"/>
    <w:autoRedefine/>
    <w:uiPriority w:val="99"/>
    <w:semiHidden/>
    <w:rsid w:val="00AB2739"/>
    <w:pPr>
      <w:ind w:left="900" w:hanging="180"/>
    </w:pPr>
  </w:style>
  <w:style w:type="paragraph" w:styleId="Index6">
    <w:name w:val="index 6"/>
    <w:basedOn w:val="Standard"/>
    <w:next w:val="Standard"/>
    <w:autoRedefine/>
    <w:uiPriority w:val="99"/>
    <w:semiHidden/>
    <w:rsid w:val="00AB2739"/>
    <w:pPr>
      <w:ind w:left="1080" w:hanging="180"/>
    </w:pPr>
  </w:style>
  <w:style w:type="paragraph" w:styleId="Index7">
    <w:name w:val="index 7"/>
    <w:basedOn w:val="Standard"/>
    <w:next w:val="Standard"/>
    <w:autoRedefine/>
    <w:uiPriority w:val="99"/>
    <w:semiHidden/>
    <w:rsid w:val="00AB2739"/>
    <w:pPr>
      <w:ind w:left="1260" w:hanging="180"/>
    </w:pPr>
  </w:style>
  <w:style w:type="paragraph" w:styleId="Index8">
    <w:name w:val="index 8"/>
    <w:basedOn w:val="Standard"/>
    <w:next w:val="Standard"/>
    <w:autoRedefine/>
    <w:uiPriority w:val="99"/>
    <w:semiHidden/>
    <w:rsid w:val="00AB2739"/>
    <w:pPr>
      <w:ind w:left="1440" w:hanging="180"/>
    </w:pPr>
  </w:style>
  <w:style w:type="paragraph" w:styleId="Index9">
    <w:name w:val="index 9"/>
    <w:basedOn w:val="Standard"/>
    <w:next w:val="Standard"/>
    <w:autoRedefine/>
    <w:uiPriority w:val="99"/>
    <w:semiHidden/>
    <w:rsid w:val="00AB2739"/>
    <w:pPr>
      <w:ind w:left="1620" w:hanging="180"/>
    </w:pPr>
  </w:style>
  <w:style w:type="paragraph" w:styleId="Indexberschrift">
    <w:name w:val="index heading"/>
    <w:basedOn w:val="Standard"/>
    <w:next w:val="Index1"/>
    <w:uiPriority w:val="99"/>
    <w:semiHidden/>
    <w:rsid w:val="00AB2739"/>
    <w:rPr>
      <w:rFonts w:ascii="Cambria" w:eastAsia="Times New Roman" w:hAnsi="Cambria"/>
      <w:b/>
      <w:bCs/>
    </w:rPr>
  </w:style>
  <w:style w:type="paragraph" w:styleId="Inhaltsverzeichnisberschrift">
    <w:name w:val="TOC Heading"/>
    <w:basedOn w:val="berschrift1"/>
    <w:next w:val="Standard"/>
    <w:uiPriority w:val="39"/>
    <w:semiHidden/>
    <w:qFormat/>
    <w:rsid w:val="00AB2739"/>
    <w:pPr>
      <w:outlineLvl w:val="9"/>
    </w:pPr>
  </w:style>
  <w:style w:type="character" w:customStyle="1" w:styleId="02AufgabemNrv6n0Zchn">
    <w:name w:val="02_Aufgabe mNr v6 n0 Zchn"/>
    <w:link w:val="02AufgabemNrv6n0"/>
    <w:semiHidden/>
    <w:rsid w:val="00F15E21"/>
    <w:rPr>
      <w:rFonts w:ascii="Arial" w:eastAsia="SimSun" w:hAnsi="Arial"/>
      <w:spacing w:val="1"/>
      <w:sz w:val="18"/>
      <w:lang w:eastAsia="zh-CN"/>
    </w:rPr>
  </w:style>
  <w:style w:type="character" w:customStyle="1" w:styleId="02AufgabemNrv18n0Zchn">
    <w:name w:val="02_Aufgabe mNr v18 n0 Zchn"/>
    <w:link w:val="02AufgabemNrv18n0"/>
    <w:semiHidden/>
    <w:rsid w:val="00F15E21"/>
    <w:rPr>
      <w:rFonts w:ascii="Arial" w:eastAsia="SimSun" w:hAnsi="Arial"/>
      <w:spacing w:val="1"/>
      <w:sz w:val="18"/>
      <w:lang w:val="x-none" w:eastAsia="zh-CN"/>
    </w:rPr>
  </w:style>
  <w:style w:type="paragraph" w:styleId="Liste2">
    <w:name w:val="List 2"/>
    <w:basedOn w:val="Standard"/>
    <w:uiPriority w:val="99"/>
    <w:semiHidden/>
    <w:rsid w:val="00AB2739"/>
    <w:pPr>
      <w:ind w:left="566" w:hanging="283"/>
      <w:contextualSpacing/>
    </w:pPr>
  </w:style>
  <w:style w:type="paragraph" w:styleId="Liste3">
    <w:name w:val="List 3"/>
    <w:basedOn w:val="Standard"/>
    <w:uiPriority w:val="99"/>
    <w:semiHidden/>
    <w:rsid w:val="00AB2739"/>
    <w:pPr>
      <w:ind w:left="849" w:hanging="283"/>
      <w:contextualSpacing/>
    </w:pPr>
  </w:style>
  <w:style w:type="paragraph" w:styleId="Liste4">
    <w:name w:val="List 4"/>
    <w:basedOn w:val="Standard"/>
    <w:uiPriority w:val="99"/>
    <w:semiHidden/>
    <w:rsid w:val="00AB2739"/>
    <w:pPr>
      <w:ind w:left="1132" w:hanging="283"/>
      <w:contextualSpacing/>
    </w:pPr>
  </w:style>
  <w:style w:type="paragraph" w:styleId="Liste5">
    <w:name w:val="List 5"/>
    <w:basedOn w:val="Standard"/>
    <w:uiPriority w:val="99"/>
    <w:semiHidden/>
    <w:rsid w:val="00AB2739"/>
    <w:pPr>
      <w:ind w:left="1415" w:hanging="283"/>
      <w:contextualSpacing/>
    </w:pPr>
  </w:style>
  <w:style w:type="paragraph" w:styleId="Listenfortsetzung">
    <w:name w:val="List Continue"/>
    <w:basedOn w:val="Standard"/>
    <w:uiPriority w:val="99"/>
    <w:semiHidden/>
    <w:rsid w:val="00AB2739"/>
    <w:pPr>
      <w:spacing w:after="120"/>
      <w:ind w:left="283"/>
      <w:contextualSpacing/>
    </w:pPr>
  </w:style>
  <w:style w:type="paragraph" w:styleId="Listenfortsetzung2">
    <w:name w:val="List Continue 2"/>
    <w:basedOn w:val="Standard"/>
    <w:uiPriority w:val="99"/>
    <w:semiHidden/>
    <w:rsid w:val="00AB2739"/>
    <w:pPr>
      <w:spacing w:after="120"/>
      <w:ind w:left="566"/>
      <w:contextualSpacing/>
    </w:pPr>
  </w:style>
  <w:style w:type="paragraph" w:styleId="Listenfortsetzung3">
    <w:name w:val="List Continue 3"/>
    <w:basedOn w:val="Standard"/>
    <w:uiPriority w:val="99"/>
    <w:semiHidden/>
    <w:rsid w:val="00AB2739"/>
    <w:pPr>
      <w:spacing w:after="120"/>
      <w:ind w:left="849"/>
      <w:contextualSpacing/>
    </w:pPr>
  </w:style>
  <w:style w:type="paragraph" w:styleId="Listenfortsetzung4">
    <w:name w:val="List Continue 4"/>
    <w:basedOn w:val="Standard"/>
    <w:uiPriority w:val="99"/>
    <w:semiHidden/>
    <w:rsid w:val="00AB2739"/>
    <w:pPr>
      <w:spacing w:after="120"/>
      <w:ind w:left="1132"/>
      <w:contextualSpacing/>
    </w:pPr>
  </w:style>
  <w:style w:type="paragraph" w:styleId="Listenfortsetzung5">
    <w:name w:val="List Continue 5"/>
    <w:basedOn w:val="Standard"/>
    <w:uiPriority w:val="99"/>
    <w:semiHidden/>
    <w:rsid w:val="00AB2739"/>
    <w:pPr>
      <w:spacing w:after="120"/>
      <w:ind w:left="1415"/>
      <w:contextualSpacing/>
    </w:pPr>
  </w:style>
  <w:style w:type="paragraph" w:styleId="Listennummer">
    <w:name w:val="List Number"/>
    <w:basedOn w:val="Standard"/>
    <w:uiPriority w:val="99"/>
    <w:semiHidden/>
    <w:rsid w:val="00AB2739"/>
    <w:pPr>
      <w:numPr>
        <w:numId w:val="6"/>
      </w:numPr>
      <w:contextualSpacing/>
    </w:pPr>
  </w:style>
  <w:style w:type="paragraph" w:styleId="Listennummer2">
    <w:name w:val="List Number 2"/>
    <w:basedOn w:val="Standard"/>
    <w:uiPriority w:val="99"/>
    <w:semiHidden/>
    <w:rsid w:val="00AB2739"/>
    <w:pPr>
      <w:numPr>
        <w:numId w:val="7"/>
      </w:numPr>
      <w:contextualSpacing/>
    </w:pPr>
  </w:style>
  <w:style w:type="paragraph" w:styleId="Listennummer3">
    <w:name w:val="List Number 3"/>
    <w:basedOn w:val="Standard"/>
    <w:uiPriority w:val="99"/>
    <w:semiHidden/>
    <w:rsid w:val="00AB2739"/>
    <w:pPr>
      <w:numPr>
        <w:numId w:val="8"/>
      </w:numPr>
      <w:contextualSpacing/>
    </w:pPr>
  </w:style>
  <w:style w:type="paragraph" w:styleId="Listennummer4">
    <w:name w:val="List Number 4"/>
    <w:basedOn w:val="Standard"/>
    <w:uiPriority w:val="99"/>
    <w:semiHidden/>
    <w:rsid w:val="00AB2739"/>
    <w:pPr>
      <w:numPr>
        <w:numId w:val="9"/>
      </w:numPr>
      <w:contextualSpacing/>
    </w:pPr>
  </w:style>
  <w:style w:type="paragraph" w:styleId="Listennummer5">
    <w:name w:val="List Number 5"/>
    <w:basedOn w:val="Standard"/>
    <w:uiPriority w:val="99"/>
    <w:semiHidden/>
    <w:rsid w:val="00AB2739"/>
    <w:pPr>
      <w:numPr>
        <w:numId w:val="10"/>
      </w:numPr>
      <w:contextualSpacing/>
    </w:pPr>
  </w:style>
  <w:style w:type="paragraph" w:styleId="Literaturverzeichnis">
    <w:name w:val="Bibliography"/>
    <w:basedOn w:val="Standard"/>
    <w:next w:val="Standard"/>
    <w:uiPriority w:val="37"/>
    <w:semiHidden/>
    <w:rsid w:val="00AB2739"/>
  </w:style>
  <w:style w:type="paragraph" w:styleId="Makrotext">
    <w:name w:val="macro"/>
    <w:link w:val="MakrotextZchn"/>
    <w:uiPriority w:val="99"/>
    <w:semiHidden/>
    <w:rsid w:val="00AB2739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40" w:lineRule="exact"/>
    </w:pPr>
    <w:rPr>
      <w:rFonts w:ascii="Courier New" w:hAnsi="Courier New" w:cs="Courier New"/>
    </w:rPr>
  </w:style>
  <w:style w:type="character" w:customStyle="1" w:styleId="MakrotextZchn">
    <w:name w:val="Makrotext Zchn"/>
    <w:link w:val="Makrotext"/>
    <w:uiPriority w:val="99"/>
    <w:semiHidden/>
    <w:rsid w:val="00F15E21"/>
    <w:rPr>
      <w:rFonts w:ascii="Courier New" w:hAnsi="Courier New" w:cs="Courier New"/>
    </w:rPr>
  </w:style>
  <w:style w:type="paragraph" w:styleId="Nachrichtenkopf">
    <w:name w:val="Message Header"/>
    <w:basedOn w:val="Standard"/>
    <w:link w:val="NachrichtenkopfZchn"/>
    <w:uiPriority w:val="99"/>
    <w:semiHidden/>
    <w:rsid w:val="00AB2739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eastAsia="Times New Roman" w:hAnsi="Cambria"/>
      <w:sz w:val="24"/>
      <w:szCs w:val="24"/>
      <w:lang w:val="x-none" w:eastAsia="x-none"/>
    </w:rPr>
  </w:style>
  <w:style w:type="character" w:customStyle="1" w:styleId="NachrichtenkopfZchn">
    <w:name w:val="Nachrichtenkopf Zchn"/>
    <w:link w:val="Nachrichtenkopf"/>
    <w:uiPriority w:val="99"/>
    <w:semiHidden/>
    <w:rsid w:val="00F15E21"/>
    <w:rPr>
      <w:rFonts w:ascii="Cambria" w:eastAsia="Times New Roman" w:hAnsi="Cambria"/>
      <w:sz w:val="24"/>
      <w:szCs w:val="24"/>
      <w:shd w:val="pct20" w:color="auto" w:fill="auto"/>
      <w:lang w:val="x-none" w:eastAsia="x-none"/>
    </w:rPr>
  </w:style>
  <w:style w:type="paragraph" w:styleId="NurText">
    <w:name w:val="Plain Text"/>
    <w:basedOn w:val="Standard"/>
    <w:link w:val="NurTextZchn"/>
    <w:uiPriority w:val="99"/>
    <w:semiHidden/>
    <w:rsid w:val="00AB2739"/>
    <w:rPr>
      <w:rFonts w:ascii="Courier New" w:hAnsi="Courier New"/>
      <w:lang w:val="x-none" w:eastAsia="x-none"/>
    </w:rPr>
  </w:style>
  <w:style w:type="character" w:customStyle="1" w:styleId="NurTextZchn">
    <w:name w:val="Nur Text Zchn"/>
    <w:link w:val="NurText"/>
    <w:uiPriority w:val="99"/>
    <w:semiHidden/>
    <w:rsid w:val="00F15E21"/>
    <w:rPr>
      <w:rFonts w:ascii="Courier New" w:hAnsi="Courier New"/>
      <w:lang w:val="x-none" w:eastAsia="x-none"/>
    </w:rPr>
  </w:style>
  <w:style w:type="paragraph" w:styleId="Rechtsgrundlagenverzeichnis">
    <w:name w:val="table of authorities"/>
    <w:basedOn w:val="Standard"/>
    <w:next w:val="Standard"/>
    <w:uiPriority w:val="99"/>
    <w:semiHidden/>
    <w:rsid w:val="00AB2739"/>
    <w:pPr>
      <w:ind w:left="180" w:hanging="180"/>
    </w:pPr>
  </w:style>
  <w:style w:type="table" w:customStyle="1" w:styleId="Tabellenraster1">
    <w:name w:val="Tabellenraster1"/>
    <w:basedOn w:val="NormaleTabelle"/>
    <w:next w:val="Tabellenraster"/>
    <w:uiPriority w:val="39"/>
    <w:rsid w:val="003C02D3"/>
    <w:rPr>
      <w:rFonts w:eastAsia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einzug">
    <w:name w:val="Normal Indent"/>
    <w:basedOn w:val="Standard"/>
    <w:uiPriority w:val="99"/>
    <w:semiHidden/>
    <w:rsid w:val="00AB2739"/>
    <w:pPr>
      <w:ind w:left="708"/>
    </w:pPr>
  </w:style>
  <w:style w:type="paragraph" w:styleId="Textkrper">
    <w:name w:val="Body Text"/>
    <w:basedOn w:val="Standard"/>
    <w:link w:val="TextkrperZchn"/>
    <w:uiPriority w:val="99"/>
    <w:semiHidden/>
    <w:rsid w:val="00AB2739"/>
    <w:pPr>
      <w:spacing w:after="120"/>
    </w:pPr>
    <w:rPr>
      <w:rFonts w:ascii="Arial" w:hAnsi="Arial"/>
      <w:sz w:val="18"/>
      <w:szCs w:val="18"/>
      <w:lang w:val="x-none" w:eastAsia="x-none"/>
    </w:rPr>
  </w:style>
  <w:style w:type="character" w:customStyle="1" w:styleId="TextkrperZchn">
    <w:name w:val="Textkörper Zchn"/>
    <w:link w:val="Textkrper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Textkrper2">
    <w:name w:val="Body Text 2"/>
    <w:basedOn w:val="Standard"/>
    <w:link w:val="Textkrper2Zchn"/>
    <w:uiPriority w:val="99"/>
    <w:semiHidden/>
    <w:rsid w:val="00AB2739"/>
    <w:pPr>
      <w:spacing w:after="120" w:line="480" w:lineRule="auto"/>
    </w:pPr>
    <w:rPr>
      <w:rFonts w:ascii="Arial" w:hAnsi="Arial"/>
      <w:sz w:val="18"/>
      <w:szCs w:val="18"/>
      <w:lang w:val="x-none" w:eastAsia="x-none"/>
    </w:rPr>
  </w:style>
  <w:style w:type="character" w:customStyle="1" w:styleId="Textkrper2Zchn">
    <w:name w:val="Textkörper 2 Zchn"/>
    <w:link w:val="Textkrper2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Textkrper3">
    <w:name w:val="Body Text 3"/>
    <w:basedOn w:val="Standard"/>
    <w:link w:val="Textkrper3Zchn"/>
    <w:uiPriority w:val="99"/>
    <w:semiHidden/>
    <w:rsid w:val="00AB2739"/>
    <w:pPr>
      <w:spacing w:after="120"/>
    </w:pPr>
    <w:rPr>
      <w:rFonts w:ascii="Arial" w:hAnsi="Arial"/>
      <w:sz w:val="16"/>
      <w:szCs w:val="16"/>
      <w:lang w:val="x-none" w:eastAsia="x-none"/>
    </w:rPr>
  </w:style>
  <w:style w:type="character" w:customStyle="1" w:styleId="Textkrper3Zchn">
    <w:name w:val="Textkörper 3 Zchn"/>
    <w:link w:val="Textkrper3"/>
    <w:uiPriority w:val="99"/>
    <w:semiHidden/>
    <w:rsid w:val="00F15E21"/>
    <w:rPr>
      <w:rFonts w:ascii="Arial" w:hAnsi="Arial"/>
      <w:sz w:val="16"/>
      <w:szCs w:val="16"/>
      <w:lang w:val="x-none" w:eastAsia="x-none"/>
    </w:rPr>
  </w:style>
  <w:style w:type="paragraph" w:styleId="Textkrper-Einzug2">
    <w:name w:val="Body Text Indent 2"/>
    <w:basedOn w:val="Standard"/>
    <w:link w:val="Textkrper-Einzug2Zchn"/>
    <w:uiPriority w:val="99"/>
    <w:semiHidden/>
    <w:rsid w:val="00AB2739"/>
    <w:pPr>
      <w:spacing w:after="120" w:line="480" w:lineRule="auto"/>
      <w:ind w:left="283"/>
    </w:pPr>
    <w:rPr>
      <w:rFonts w:ascii="Arial" w:hAnsi="Arial"/>
      <w:sz w:val="18"/>
      <w:szCs w:val="18"/>
      <w:lang w:val="x-none" w:eastAsia="x-none"/>
    </w:rPr>
  </w:style>
  <w:style w:type="character" w:customStyle="1" w:styleId="Textkrper-Einzug2Zchn">
    <w:name w:val="Textkörper-Einzug 2 Zchn"/>
    <w:link w:val="Textkrper-Einzug2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Textkrper-Einzug3">
    <w:name w:val="Body Text Indent 3"/>
    <w:basedOn w:val="Standard"/>
    <w:link w:val="Textkrper-Einzug3Zchn"/>
    <w:uiPriority w:val="99"/>
    <w:semiHidden/>
    <w:rsid w:val="00AB2739"/>
    <w:pPr>
      <w:spacing w:after="120"/>
      <w:ind w:left="283"/>
    </w:pPr>
    <w:rPr>
      <w:rFonts w:ascii="Arial" w:hAnsi="Arial"/>
      <w:sz w:val="16"/>
      <w:szCs w:val="16"/>
      <w:lang w:val="x-none" w:eastAsia="x-none"/>
    </w:rPr>
  </w:style>
  <w:style w:type="character" w:customStyle="1" w:styleId="Textkrper-Einzug3Zchn">
    <w:name w:val="Textkörper-Einzug 3 Zchn"/>
    <w:link w:val="Textkrper-Einzug3"/>
    <w:uiPriority w:val="99"/>
    <w:semiHidden/>
    <w:rsid w:val="00F15E21"/>
    <w:rPr>
      <w:rFonts w:ascii="Arial" w:hAnsi="Arial"/>
      <w:sz w:val="16"/>
      <w:szCs w:val="16"/>
      <w:lang w:val="x-none" w:eastAsia="x-none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rsid w:val="00AB2739"/>
    <w:pPr>
      <w:ind w:firstLine="210"/>
    </w:pPr>
  </w:style>
  <w:style w:type="character" w:customStyle="1" w:styleId="Textkrper-ErstzeileneinzugZchn">
    <w:name w:val="Textkörper-Erstzeileneinzug Zchn"/>
    <w:link w:val="Textkrper-Erstzeileneinzug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Textkrper-Zeileneinzug">
    <w:name w:val="Body Text Indent"/>
    <w:basedOn w:val="Standard"/>
    <w:link w:val="Textkrper-ZeileneinzugZchn"/>
    <w:uiPriority w:val="99"/>
    <w:semiHidden/>
    <w:rsid w:val="00AB2739"/>
    <w:pPr>
      <w:spacing w:after="120"/>
      <w:ind w:left="283"/>
    </w:pPr>
    <w:rPr>
      <w:rFonts w:ascii="Arial" w:hAnsi="Arial"/>
      <w:sz w:val="18"/>
      <w:szCs w:val="18"/>
      <w:lang w:val="x-none" w:eastAsia="x-none"/>
    </w:rPr>
  </w:style>
  <w:style w:type="character" w:customStyle="1" w:styleId="Textkrper-ZeileneinzugZchn">
    <w:name w:val="Textkörper-Zeileneinzug Zchn"/>
    <w:link w:val="Textkrper-Zeileneinzug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rsid w:val="00AB2739"/>
    <w:pPr>
      <w:ind w:firstLine="210"/>
    </w:pPr>
  </w:style>
  <w:style w:type="character" w:customStyle="1" w:styleId="Textkrper-Erstzeileneinzug2Zchn">
    <w:name w:val="Textkörper-Erstzeileneinzug 2 Zchn"/>
    <w:link w:val="Textkrper-Erstzeileneinzug2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Umschlagabsenderadresse">
    <w:name w:val="envelope return"/>
    <w:basedOn w:val="Standard"/>
    <w:uiPriority w:val="99"/>
    <w:semiHidden/>
    <w:rsid w:val="00AB2739"/>
    <w:rPr>
      <w:rFonts w:ascii="Cambria" w:eastAsia="Times New Roman" w:hAnsi="Cambria"/>
    </w:rPr>
  </w:style>
  <w:style w:type="paragraph" w:styleId="Umschlagadresse">
    <w:name w:val="envelope address"/>
    <w:basedOn w:val="Standard"/>
    <w:uiPriority w:val="99"/>
    <w:semiHidden/>
    <w:rsid w:val="00AB2739"/>
    <w:pPr>
      <w:framePr w:w="4320" w:h="2160" w:hRule="exact" w:hSpace="141" w:wrap="auto" w:hAnchor="page" w:xAlign="center" w:yAlign="bottom"/>
      <w:ind w:left="1"/>
    </w:pPr>
    <w:rPr>
      <w:rFonts w:ascii="Cambria" w:eastAsia="Times New Roman" w:hAnsi="Cambria"/>
      <w:sz w:val="24"/>
      <w:szCs w:val="24"/>
    </w:rPr>
  </w:style>
  <w:style w:type="paragraph" w:styleId="Verzeichnis1">
    <w:name w:val="toc 1"/>
    <w:basedOn w:val="Standard"/>
    <w:next w:val="Standard"/>
    <w:autoRedefine/>
    <w:uiPriority w:val="39"/>
    <w:semiHidden/>
    <w:rsid w:val="00AB2739"/>
  </w:style>
  <w:style w:type="paragraph" w:styleId="Verzeichnis2">
    <w:name w:val="toc 2"/>
    <w:basedOn w:val="Standard"/>
    <w:next w:val="Standard"/>
    <w:autoRedefine/>
    <w:uiPriority w:val="39"/>
    <w:semiHidden/>
    <w:rsid w:val="00AB2739"/>
    <w:pPr>
      <w:ind w:left="180"/>
    </w:pPr>
  </w:style>
  <w:style w:type="paragraph" w:styleId="Verzeichnis3">
    <w:name w:val="toc 3"/>
    <w:basedOn w:val="Standard"/>
    <w:next w:val="Standard"/>
    <w:autoRedefine/>
    <w:uiPriority w:val="39"/>
    <w:semiHidden/>
    <w:rsid w:val="00AB2739"/>
    <w:pPr>
      <w:ind w:left="360"/>
    </w:pPr>
  </w:style>
  <w:style w:type="paragraph" w:styleId="Verzeichnis4">
    <w:name w:val="toc 4"/>
    <w:basedOn w:val="Standard"/>
    <w:next w:val="Standard"/>
    <w:autoRedefine/>
    <w:uiPriority w:val="39"/>
    <w:semiHidden/>
    <w:rsid w:val="00AB2739"/>
    <w:pPr>
      <w:ind w:left="540"/>
    </w:pPr>
  </w:style>
  <w:style w:type="paragraph" w:styleId="Verzeichnis5">
    <w:name w:val="toc 5"/>
    <w:basedOn w:val="Standard"/>
    <w:next w:val="Standard"/>
    <w:autoRedefine/>
    <w:uiPriority w:val="39"/>
    <w:semiHidden/>
    <w:rsid w:val="00AB2739"/>
    <w:pPr>
      <w:ind w:left="720"/>
    </w:pPr>
  </w:style>
  <w:style w:type="paragraph" w:styleId="Verzeichnis6">
    <w:name w:val="toc 6"/>
    <w:basedOn w:val="Standard"/>
    <w:next w:val="Standard"/>
    <w:autoRedefine/>
    <w:uiPriority w:val="39"/>
    <w:semiHidden/>
    <w:rsid w:val="00AB2739"/>
    <w:pPr>
      <w:ind w:left="900"/>
    </w:pPr>
  </w:style>
  <w:style w:type="paragraph" w:styleId="Verzeichnis7">
    <w:name w:val="toc 7"/>
    <w:basedOn w:val="Standard"/>
    <w:next w:val="Standard"/>
    <w:autoRedefine/>
    <w:uiPriority w:val="39"/>
    <w:semiHidden/>
    <w:rsid w:val="00AB2739"/>
    <w:pPr>
      <w:ind w:left="1080"/>
    </w:pPr>
  </w:style>
  <w:style w:type="paragraph" w:styleId="Verzeichnis8">
    <w:name w:val="toc 8"/>
    <w:basedOn w:val="Standard"/>
    <w:next w:val="Standard"/>
    <w:autoRedefine/>
    <w:uiPriority w:val="39"/>
    <w:semiHidden/>
    <w:rsid w:val="00AB2739"/>
    <w:pPr>
      <w:ind w:left="1260"/>
    </w:pPr>
  </w:style>
  <w:style w:type="paragraph" w:styleId="Verzeichnis9">
    <w:name w:val="toc 9"/>
    <w:basedOn w:val="Standard"/>
    <w:next w:val="Standard"/>
    <w:autoRedefine/>
    <w:uiPriority w:val="39"/>
    <w:semiHidden/>
    <w:rsid w:val="00AB2739"/>
    <w:pPr>
      <w:ind w:left="1440"/>
    </w:pPr>
  </w:style>
  <w:style w:type="paragraph" w:customStyle="1" w:styleId="09Fusslogo">
    <w:name w:val="09_Fuss_logo"/>
    <w:basedOn w:val="09FussText"/>
    <w:semiHidden/>
    <w:qFormat/>
    <w:rsid w:val="00AB2739"/>
    <w:pPr>
      <w:spacing w:before="40" w:line="240" w:lineRule="auto"/>
    </w:pPr>
  </w:style>
  <w:style w:type="paragraph" w:styleId="Sprechblasentext">
    <w:name w:val="Balloon Text"/>
    <w:basedOn w:val="Standard"/>
    <w:link w:val="SprechblasentextZchn"/>
    <w:uiPriority w:val="99"/>
    <w:semiHidden/>
    <w:rsid w:val="00E548FB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F15E21"/>
    <w:rPr>
      <w:rFonts w:ascii="Tahoma" w:hAnsi="Tahoma" w:cs="Tahoma"/>
      <w:sz w:val="16"/>
      <w:szCs w:val="16"/>
      <w:lang w:eastAsia="en-US"/>
    </w:rPr>
  </w:style>
  <w:style w:type="character" w:styleId="Kommentarzeichen">
    <w:name w:val="annotation reference"/>
    <w:semiHidden/>
    <w:rsid w:val="00E548FB"/>
    <w:rPr>
      <w:sz w:val="16"/>
      <w:szCs w:val="16"/>
    </w:rPr>
  </w:style>
  <w:style w:type="paragraph" w:styleId="Kommentartext">
    <w:name w:val="annotation text"/>
    <w:basedOn w:val="Standard"/>
    <w:link w:val="KommentartextZchn"/>
    <w:semiHidden/>
    <w:rsid w:val="00E548FB"/>
    <w:pPr>
      <w:spacing w:after="200"/>
    </w:pPr>
    <w:rPr>
      <w:rFonts w:ascii="Calibri" w:hAnsi="Calibri"/>
    </w:rPr>
  </w:style>
  <w:style w:type="character" w:customStyle="1" w:styleId="KommentartextZchn">
    <w:name w:val="Kommentartext Zchn"/>
    <w:link w:val="Kommentartext"/>
    <w:semiHidden/>
    <w:rsid w:val="00F15E21"/>
    <w:rPr>
      <w:rFonts w:ascii="Calibri" w:hAnsi="Calibri"/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rsid w:val="00E548FB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F15E21"/>
    <w:rPr>
      <w:rFonts w:ascii="Calibri" w:hAnsi="Calibri"/>
      <w:b/>
      <w:bCs/>
      <w:lang w:eastAsia="en-US"/>
    </w:rPr>
  </w:style>
  <w:style w:type="table" w:customStyle="1" w:styleId="Tabellenraster2">
    <w:name w:val="Tabellenraster2"/>
    <w:basedOn w:val="NormaleTabelle"/>
    <w:next w:val="Tabellenraster"/>
    <w:uiPriority w:val="59"/>
    <w:rsid w:val="003C02D3"/>
    <w:rPr>
      <w:rFonts w:eastAsia="Times New Roman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02AufgabemNrv12n0">
    <w:name w:val="02_Aufgabe mNr v12 n0"/>
    <w:basedOn w:val="02AufgabemNrv6n0"/>
    <w:qFormat/>
    <w:rsid w:val="004F13A3"/>
    <w:pPr>
      <w:spacing w:before="240"/>
    </w:pPr>
  </w:style>
  <w:style w:type="character" w:customStyle="1" w:styleId="05QuelleBUZF">
    <w:name w:val="05_Quelle/BU_ZF"/>
    <w:uiPriority w:val="1"/>
    <w:semiHidden/>
    <w:qFormat/>
    <w:rsid w:val="00FB02F1"/>
    <w:rPr>
      <w:rFonts w:ascii="Arial" w:hAnsi="Arial"/>
      <w:i/>
      <w:sz w:val="14"/>
      <w:szCs w:val="14"/>
    </w:rPr>
  </w:style>
  <w:style w:type="character" w:customStyle="1" w:styleId="0ZFKapitlchen">
    <w:name w:val="0_ZF_Kapitälchen"/>
    <w:uiPriority w:val="1"/>
    <w:semiHidden/>
    <w:qFormat/>
    <w:rsid w:val="00FB02F1"/>
    <w:rPr>
      <w:caps w:val="0"/>
      <w:smallCaps/>
    </w:rPr>
  </w:style>
  <w:style w:type="paragraph" w:customStyle="1" w:styleId="01Fremdtextv0n0-mZZ-Rahmen-mit">
    <w:name w:val="01_Fremdtext v0 n0 - mZZ - Rahmen - mit Ü"/>
    <w:basedOn w:val="01Fremdtextv0n0-mZZ-Rahmen"/>
    <w:semiHidden/>
    <w:qFormat/>
    <w:rsid w:val="00FB02F1"/>
    <w:pPr>
      <w:pBdr>
        <w:top w:val="none" w:sz="0" w:space="0" w:color="auto"/>
      </w:pBdr>
    </w:pPr>
  </w:style>
  <w:style w:type="paragraph" w:customStyle="1" w:styleId="HinweisvomAutor">
    <w:name w:val="*Hinweis_vom_Autor"/>
    <w:link w:val="HinweisvomAutorZchn"/>
    <w:semiHidden/>
    <w:qFormat/>
    <w:rsid w:val="000E540A"/>
    <w:rPr>
      <w:rFonts w:ascii="Arial" w:eastAsia="Times New Roman" w:hAnsi="Arial" w:cs="Arial"/>
      <w:color w:val="FF00FF"/>
      <w:sz w:val="24"/>
      <w:szCs w:val="36"/>
    </w:rPr>
  </w:style>
  <w:style w:type="paragraph" w:customStyle="1" w:styleId="01Fremdttext11pt-v06n6-oZZ-Rahmen">
    <w:name w:val="01_Fremdttext Ü 11pt - v06 n6 - oZZ - Rahmen"/>
    <w:basedOn w:val="01Fremdtext11pt-v06n6-oZZ"/>
    <w:semiHidden/>
    <w:qFormat/>
    <w:rsid w:val="00FB02F1"/>
    <w:pPr>
      <w:pBdr>
        <w:top w:val="single" w:sz="4" w:space="4" w:color="000000"/>
        <w:left w:val="single" w:sz="4" w:space="4" w:color="000000"/>
        <w:right w:val="single" w:sz="4" w:space="4" w:color="000000"/>
      </w:pBdr>
      <w:ind w:left="130" w:right="130"/>
    </w:pPr>
  </w:style>
  <w:style w:type="character" w:customStyle="1" w:styleId="ekvfett">
    <w:name w:val="ekv.fett"/>
    <w:basedOn w:val="Absatz-Standardschriftart"/>
    <w:uiPriority w:val="29"/>
    <w:semiHidden/>
    <w:qFormat/>
    <w:rsid w:val="009006A1"/>
    <w:rPr>
      <w:b/>
    </w:rPr>
  </w:style>
  <w:style w:type="character" w:customStyle="1" w:styleId="ekvkursiv">
    <w:name w:val="ekv.kursiv"/>
    <w:basedOn w:val="Absatz-Standardschriftart"/>
    <w:uiPriority w:val="30"/>
    <w:semiHidden/>
    <w:qFormat/>
    <w:rsid w:val="009006A1"/>
    <w:rPr>
      <w:i/>
    </w:rPr>
  </w:style>
  <w:style w:type="paragraph" w:customStyle="1" w:styleId="ekvue2arial">
    <w:name w:val="ekv.ue2.arial"/>
    <w:basedOn w:val="Standard"/>
    <w:uiPriority w:val="11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27"/>
      <w:szCs w:val="22"/>
    </w:rPr>
  </w:style>
  <w:style w:type="character" w:customStyle="1" w:styleId="ekvsymbol">
    <w:name w:val="ekv.symbol"/>
    <w:basedOn w:val="Absatz-Standardschriftart"/>
    <w:uiPriority w:val="1"/>
    <w:semiHidden/>
    <w:qFormat/>
    <w:rsid w:val="009006A1"/>
    <w:rPr>
      <w:rFonts w:ascii="Arial" w:hAnsi="Arial"/>
      <w:noProof/>
      <w:position w:val="-2"/>
      <w:sz w:val="21"/>
      <w:lang w:val="de-DE"/>
    </w:rPr>
  </w:style>
  <w:style w:type="paragraph" w:customStyle="1" w:styleId="ekvtabelle">
    <w:name w:val="ekv.tabelle"/>
    <w:basedOn w:val="Standard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spacing w:line="254" w:lineRule="exact"/>
    </w:pPr>
    <w:rPr>
      <w:rFonts w:ascii="Arial" w:eastAsiaTheme="minorHAnsi" w:hAnsi="Arial" w:cstheme="minorBidi"/>
      <w:noProof/>
      <w:sz w:val="18"/>
      <w:szCs w:val="22"/>
      <w:lang w:eastAsia="de-DE"/>
    </w:rPr>
  </w:style>
  <w:style w:type="table" w:customStyle="1" w:styleId="TabellemithellemGitternetz1">
    <w:name w:val="Tabelle mit hellem Gitternetz1"/>
    <w:basedOn w:val="NormaleTabelle"/>
    <w:uiPriority w:val="40"/>
    <w:rsid w:val="009006A1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Formatvorlage1">
    <w:name w:val="Formatvorlage1"/>
    <w:basedOn w:val="NormaleTabelle"/>
    <w:uiPriority w:val="99"/>
    <w:rsid w:val="009006A1"/>
    <w:rPr>
      <w:rFonts w:asciiTheme="minorHAnsi" w:eastAsiaTheme="minorHAnsi" w:hAnsiTheme="minorHAnsi" w:cstheme="minorBidi"/>
      <w:sz w:val="22"/>
      <w:szCs w:val="22"/>
      <w:lang w:eastAsia="en-US"/>
    </w:rPr>
    <w:tblPr/>
  </w:style>
  <w:style w:type="paragraph" w:customStyle="1" w:styleId="ekvsprechblase">
    <w:name w:val="ekv.sprechblase"/>
    <w:basedOn w:val="Standard"/>
    <w:uiPriority w:val="99"/>
    <w:semiHidden/>
    <w:qFormat/>
    <w:rsid w:val="009006A1"/>
    <w:pPr>
      <w:suppressLineNumbers w:val="0"/>
      <w:spacing w:line="260" w:lineRule="exact"/>
    </w:pPr>
    <w:rPr>
      <w:rFonts w:ascii="Arial" w:eastAsiaTheme="minorHAnsi" w:hAnsi="Arial" w:cstheme="minorBidi"/>
      <w:noProof/>
      <w:color w:val="0D0D0D" w:themeColor="text1" w:themeTint="F2"/>
      <w:sz w:val="21"/>
      <w:szCs w:val="22"/>
    </w:rPr>
  </w:style>
  <w:style w:type="paragraph" w:customStyle="1" w:styleId="ekvkreuzwortrtsel">
    <w:name w:val="ekv.kreuzworträtsel"/>
    <w:basedOn w:val="Standard"/>
    <w:uiPriority w:val="99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jc w:val="center"/>
    </w:pPr>
    <w:rPr>
      <w:rFonts w:ascii="Comic Sans MS" w:eastAsiaTheme="minorHAnsi" w:hAnsi="Comic Sans MS" w:cstheme="minorBidi"/>
      <w:noProof/>
      <w:sz w:val="24"/>
      <w:szCs w:val="22"/>
    </w:rPr>
  </w:style>
  <w:style w:type="paragraph" w:customStyle="1" w:styleId="ekvaufgabenwortkarte">
    <w:name w:val="ekv.aufgaben.wortkarte"/>
    <w:basedOn w:val="Standard"/>
    <w:uiPriority w:val="99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noProof/>
      <w:color w:val="000000"/>
      <w:sz w:val="24"/>
      <w:szCs w:val="22"/>
    </w:rPr>
  </w:style>
  <w:style w:type="paragraph" w:customStyle="1" w:styleId="ekvpagina">
    <w:name w:val="ekv.pagina"/>
    <w:basedOn w:val="Standard"/>
    <w:uiPriority w:val="99"/>
    <w:semiHidden/>
    <w:qFormat/>
    <w:rsid w:val="009006A1"/>
    <w:pPr>
      <w:suppressLineNumbers w:val="0"/>
      <w:spacing w:line="130" w:lineRule="exact"/>
      <w:ind w:left="113"/>
    </w:pPr>
    <w:rPr>
      <w:rFonts w:ascii="Arial" w:eastAsiaTheme="minorHAnsi" w:hAnsi="Arial" w:cstheme="minorBidi"/>
      <w:noProof/>
      <w:sz w:val="10"/>
      <w:szCs w:val="22"/>
    </w:rPr>
  </w:style>
  <w:style w:type="paragraph" w:customStyle="1" w:styleId="ekvpaginabild">
    <w:name w:val="ekv.pagina.bild"/>
    <w:basedOn w:val="Standard"/>
    <w:uiPriority w:val="99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ind w:right="113"/>
      <w:jc w:val="right"/>
    </w:pPr>
    <w:rPr>
      <w:rFonts w:ascii="Arial" w:eastAsiaTheme="minorHAnsi" w:hAnsi="Arial" w:cstheme="minorBidi"/>
      <w:noProof/>
      <w:sz w:val="10"/>
      <w:szCs w:val="22"/>
    </w:rPr>
  </w:style>
  <w:style w:type="character" w:customStyle="1" w:styleId="ekvhandschriftunterstrichenausgeblendet">
    <w:name w:val="ekv.handschrift.unterstrichen.ausgeblendet"/>
    <w:basedOn w:val="Absatz-Standardschriftart"/>
    <w:uiPriority w:val="99"/>
    <w:semiHidden/>
    <w:qFormat/>
    <w:rsid w:val="009006A1"/>
    <w:rPr>
      <w:rFonts w:ascii="Comic Sans MS" w:hAnsi="Comic Sans MS"/>
      <w:color w:val="FFFFFF" w:themeColor="background1"/>
      <w:sz w:val="21"/>
      <w:u w:val="single" w:color="000000" w:themeColor="text1"/>
    </w:rPr>
  </w:style>
  <w:style w:type="paragraph" w:customStyle="1" w:styleId="ekvzahlenmauer">
    <w:name w:val="ekv.zahlenmauer"/>
    <w:basedOn w:val="Standard"/>
    <w:uiPriority w:val="99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jc w:val="center"/>
    </w:pPr>
    <w:rPr>
      <w:rFonts w:ascii="Arial" w:eastAsiaTheme="minorHAnsi" w:hAnsi="Arial" w:cstheme="minorBidi"/>
      <w:noProof/>
      <w:sz w:val="22"/>
      <w:szCs w:val="22"/>
    </w:rPr>
  </w:style>
  <w:style w:type="paragraph" w:customStyle="1" w:styleId="ekvrechendreiecklinks">
    <w:name w:val="ekv.rechendreieck.links"/>
    <w:basedOn w:val="Standard"/>
    <w:uiPriority w:val="99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spacing w:line="254" w:lineRule="exact"/>
      <w:ind w:left="113"/>
    </w:pPr>
    <w:rPr>
      <w:rFonts w:ascii="Arial" w:eastAsiaTheme="minorHAnsi" w:hAnsi="Arial" w:cstheme="minorBidi"/>
      <w:noProof/>
      <w:sz w:val="24"/>
      <w:szCs w:val="22"/>
    </w:rPr>
  </w:style>
  <w:style w:type="paragraph" w:customStyle="1" w:styleId="ekvrechendreieckzentriert">
    <w:name w:val="ekv.rechendreieck.zentriert"/>
    <w:basedOn w:val="ekvrechendreiecklinks"/>
    <w:uiPriority w:val="99"/>
    <w:semiHidden/>
    <w:qFormat/>
    <w:rsid w:val="009006A1"/>
    <w:pPr>
      <w:ind w:left="0"/>
      <w:jc w:val="center"/>
    </w:pPr>
  </w:style>
  <w:style w:type="paragraph" w:customStyle="1" w:styleId="ekvrechendreieckrechts">
    <w:name w:val="ekv.rechendreieck.rechts"/>
    <w:basedOn w:val="ekvrechendreiecklinks"/>
    <w:uiPriority w:val="99"/>
    <w:semiHidden/>
    <w:qFormat/>
    <w:rsid w:val="009006A1"/>
    <w:pPr>
      <w:ind w:left="0" w:right="113"/>
      <w:jc w:val="right"/>
    </w:pPr>
  </w:style>
  <w:style w:type="paragraph" w:customStyle="1" w:styleId="ekvuhr">
    <w:name w:val="ekv.uhr"/>
    <w:basedOn w:val="Standard"/>
    <w:uiPriority w:val="99"/>
    <w:semiHidden/>
    <w:qFormat/>
    <w:rsid w:val="009006A1"/>
    <w:pPr>
      <w:suppressLineNumbers w:val="0"/>
      <w:tabs>
        <w:tab w:val="left" w:pos="340"/>
        <w:tab w:val="left" w:pos="595"/>
        <w:tab w:val="left" w:pos="851"/>
        <w:tab w:val="left" w:pos="9356"/>
      </w:tabs>
      <w:jc w:val="center"/>
    </w:pPr>
    <w:rPr>
      <w:rFonts w:ascii="Arial" w:eastAsia="Times New Roman" w:hAnsi="Arial"/>
      <w:noProof/>
      <w:sz w:val="19"/>
      <w:szCs w:val="22"/>
      <w:lang w:eastAsia="de-DE"/>
    </w:rPr>
  </w:style>
  <w:style w:type="character" w:customStyle="1" w:styleId="ekvlsungunterstrichenausgeblendet">
    <w:name w:val="ekv.lösung.unterstrichen.ausgeblendet"/>
    <w:basedOn w:val="Absatz-Standardschriftart"/>
    <w:uiPriority w:val="99"/>
    <w:semiHidden/>
    <w:qFormat/>
    <w:rsid w:val="009006A1"/>
    <w:rPr>
      <w:rFonts w:ascii="Comic Sans MS" w:hAnsi="Comic Sans MS"/>
      <w:color w:val="FFFFFF" w:themeColor="background1"/>
      <w:sz w:val="21"/>
      <w:u w:val="single" w:color="000000" w:themeColor="text1"/>
    </w:rPr>
  </w:style>
  <w:style w:type="character" w:customStyle="1" w:styleId="ekvlckentextunterstrichenausgeblendet">
    <w:name w:val="ekv.lückentext.unterstrichen.ausgeblendet"/>
    <w:basedOn w:val="Absatz-Standardschriftart"/>
    <w:uiPriority w:val="9"/>
    <w:semiHidden/>
    <w:qFormat/>
    <w:rsid w:val="009006A1"/>
    <w:rPr>
      <w:rFonts w:ascii="Times New Roman" w:hAnsi="Times New Roman"/>
      <w:i/>
      <w:color w:val="FFFFFF" w:themeColor="background1"/>
      <w:sz w:val="21"/>
      <w:u w:val="single" w:color="000000" w:themeColor="text1"/>
    </w:rPr>
  </w:style>
  <w:style w:type="paragraph" w:customStyle="1" w:styleId="ekvue3arial">
    <w:name w:val="ekv.ue3.arial"/>
    <w:basedOn w:val="Standard"/>
    <w:uiPriority w:val="12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19"/>
      <w:szCs w:val="22"/>
    </w:rPr>
  </w:style>
  <w:style w:type="paragraph" w:customStyle="1" w:styleId="ekvschnittbox">
    <w:name w:val="ekv.schnittbox"/>
    <w:basedOn w:val="Standard"/>
    <w:uiPriority w:val="99"/>
    <w:semiHidden/>
    <w:qFormat/>
    <w:rsid w:val="009006A1"/>
    <w:pPr>
      <w:suppressLineNumbers w:val="0"/>
      <w:jc w:val="center"/>
    </w:pPr>
    <w:rPr>
      <w:rFonts w:ascii="Arial" w:eastAsia="Times New Roman" w:hAnsi="Arial"/>
      <w:b/>
      <w:sz w:val="25"/>
      <w:szCs w:val="24"/>
      <w:lang w:eastAsia="de-DE"/>
    </w:rPr>
  </w:style>
  <w:style w:type="character" w:styleId="Platzhaltertext">
    <w:name w:val="Placeholder Text"/>
    <w:basedOn w:val="Absatz-Standardschriftart"/>
    <w:uiPriority w:val="99"/>
    <w:semiHidden/>
    <w:rsid w:val="009006A1"/>
    <w:rPr>
      <w:color w:val="808080"/>
    </w:rPr>
  </w:style>
  <w:style w:type="paragraph" w:customStyle="1" w:styleId="ekvtabellelinks">
    <w:name w:val="ekv.tabelle.links"/>
    <w:basedOn w:val="Standard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spacing w:line="254" w:lineRule="exact"/>
      <w:ind w:left="57"/>
    </w:pPr>
    <w:rPr>
      <w:rFonts w:ascii="Arial" w:eastAsiaTheme="minorHAnsi" w:hAnsi="Arial" w:cstheme="minorBidi"/>
      <w:noProof/>
      <w:sz w:val="18"/>
      <w:szCs w:val="22"/>
    </w:rPr>
  </w:style>
  <w:style w:type="character" w:customStyle="1" w:styleId="ekvsymbolaufzhlung">
    <w:name w:val="ekv.symbol.aufzählung"/>
    <w:basedOn w:val="Absatz-Standardschriftart"/>
    <w:uiPriority w:val="1"/>
    <w:semiHidden/>
    <w:qFormat/>
    <w:rsid w:val="009006A1"/>
    <w:rPr>
      <w:sz w:val="17"/>
    </w:rPr>
  </w:style>
  <w:style w:type="paragraph" w:customStyle="1" w:styleId="ekvkopiervorlage">
    <w:name w:val="ekv.kopiervorlage"/>
    <w:basedOn w:val="Standard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spacing w:before="60"/>
    </w:pPr>
    <w:rPr>
      <w:rFonts w:ascii="Arial" w:eastAsiaTheme="minorHAnsi" w:hAnsi="Arial" w:cstheme="minorBidi"/>
      <w:b/>
      <w:noProof/>
      <w:sz w:val="9"/>
      <w:szCs w:val="9"/>
    </w:rPr>
  </w:style>
  <w:style w:type="paragraph" w:customStyle="1" w:styleId="ekvkopiervorlagenr">
    <w:name w:val="ekv.kopiervorlage.nr"/>
    <w:basedOn w:val="Standard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spacing w:after="60"/>
      <w:ind w:left="113"/>
      <w:jc w:val="center"/>
    </w:pPr>
    <w:rPr>
      <w:rFonts w:ascii="Arial" w:eastAsiaTheme="minorHAnsi" w:hAnsi="Arial" w:cstheme="minorBidi"/>
      <w:b/>
      <w:noProof/>
      <w:sz w:val="26"/>
      <w:szCs w:val="22"/>
    </w:rPr>
  </w:style>
  <w:style w:type="character" w:customStyle="1" w:styleId="ekvHochgestellt">
    <w:name w:val="ekv.Hochgestellt"/>
    <w:basedOn w:val="Absatz-Standardschriftart"/>
    <w:semiHidden/>
    <w:rsid w:val="009006A1"/>
    <w:rPr>
      <w:vertAlign w:val="superscript"/>
    </w:rPr>
  </w:style>
  <w:style w:type="table" w:customStyle="1" w:styleId="KlettTabneu2018-02-23">
    <w:name w:val="*Klett_Tab_neu_2018-02-23"/>
    <w:basedOn w:val="NormaleTabelle"/>
    <w:uiPriority w:val="99"/>
    <w:rsid w:val="007F505E"/>
    <w:tblPr>
      <w:tblInd w:w="113" w:type="dxa"/>
      <w:tblBorders>
        <w:insideH w:val="single" w:sz="4" w:space="0" w:color="auto"/>
        <w:insideV w:val="single" w:sz="4" w:space="0" w:color="auto"/>
      </w:tblBorders>
      <w:tblCellMar>
        <w:top w:w="85" w:type="dxa"/>
        <w:left w:w="113" w:type="dxa"/>
        <w:bottom w:w="85" w:type="dxa"/>
        <w:right w:w="113" w:type="dxa"/>
      </w:tblCellMar>
    </w:tblPr>
  </w:style>
  <w:style w:type="paragraph" w:customStyle="1" w:styleId="02AufgabeTextv6n0">
    <w:name w:val="02_Aufgabe Text v6 n0"/>
    <w:basedOn w:val="02AufgabeTextv0n0"/>
    <w:qFormat/>
    <w:rsid w:val="006527FD"/>
    <w:pPr>
      <w:spacing w:before="120"/>
    </w:pPr>
  </w:style>
  <w:style w:type="paragraph" w:styleId="StandardWeb">
    <w:name w:val="Normal (Web)"/>
    <w:basedOn w:val="Standard"/>
    <w:uiPriority w:val="99"/>
    <w:semiHidden/>
    <w:unhideWhenUsed/>
    <w:rsid w:val="0017575F"/>
    <w:pPr>
      <w:suppressLineNumbers w:val="0"/>
      <w:spacing w:before="100" w:beforeAutospacing="1" w:after="100" w:afterAutospacing="1"/>
    </w:pPr>
    <w:rPr>
      <w:rFonts w:eastAsia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semiHidden/>
    <w:rsid w:val="004C6D9B"/>
    <w:rPr>
      <w:color w:val="0000FF" w:themeColor="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4C6D9B"/>
    <w:rPr>
      <w:color w:val="808080"/>
      <w:shd w:val="clear" w:color="auto" w:fill="E6E6E6"/>
    </w:rPr>
  </w:style>
  <w:style w:type="paragraph" w:customStyle="1" w:styleId="Style3">
    <w:name w:val="Style 3"/>
    <w:basedOn w:val="Standard"/>
    <w:uiPriority w:val="99"/>
    <w:rsid w:val="00CE7925"/>
    <w:pPr>
      <w:widowControl w:val="0"/>
      <w:suppressLineNumbers w:val="0"/>
      <w:autoSpaceDE w:val="0"/>
      <w:autoSpaceDN w:val="0"/>
      <w:jc w:val="both"/>
    </w:pPr>
    <w:rPr>
      <w:rFonts w:eastAsiaTheme="minorEastAsia"/>
      <w:sz w:val="21"/>
      <w:szCs w:val="21"/>
      <w:lang w:eastAsia="de-DE"/>
    </w:rPr>
  </w:style>
  <w:style w:type="character" w:customStyle="1" w:styleId="CharacterStyle1">
    <w:name w:val="Character Style 1"/>
    <w:uiPriority w:val="99"/>
    <w:rsid w:val="00CE7925"/>
    <w:rPr>
      <w:sz w:val="21"/>
      <w:szCs w:val="21"/>
    </w:rPr>
  </w:style>
  <w:style w:type="paragraph" w:styleId="Listenabsatz">
    <w:name w:val="List Paragraph"/>
    <w:basedOn w:val="Standard"/>
    <w:uiPriority w:val="9"/>
    <w:qFormat/>
    <w:rsid w:val="00E27ED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5678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532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46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6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4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1373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589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2113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46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122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7616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196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file:///\\HELIOS-SERVER\Schulbuch-Verlage\Klett\deutsch_kompetent\352594_Stundenblaetter_Unterwegs_sein_Sek2_181247\kundenbilder\akg-images-3.AKG117286-HighRes.png" TargetMode="External"/><Relationship Id="rId19" Type="http://schemas.openxmlformats.org/officeDocument/2006/relationships/header" Target="header3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5.png"/><Relationship Id="rId22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Chef\Desktop\Klett_Unterwegs\Template_Stdbl_LUMA_T1_KV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9D6547D-07B2-47EC-96FC-36F75932FB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437</Words>
  <Characters>2754</Characters>
  <Application>Microsoft Office Word</Application>
  <DocSecurity>0</DocSecurity>
  <Lines>22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Vorlage_Stundenblätter_KV</vt:lpstr>
    </vt:vector>
  </TitlesOfParts>
  <Company>Ernst Klett Verlag, Stuttgart</Company>
  <LinksUpToDate>false</LinksUpToDate>
  <CharactersWithSpaces>3185</CharactersWithSpaces>
  <SharedDoc>false</SharedDoc>
  <HyperlinkBase/>
  <HLinks>
    <vt:vector size="6" baseType="variant">
      <vt:variant>
        <vt:i4>2293800</vt:i4>
      </vt:variant>
      <vt:variant>
        <vt:i4>0</vt:i4>
      </vt:variant>
      <vt:variant>
        <vt:i4>0</vt:i4>
      </vt:variant>
      <vt:variant>
        <vt:i4>5</vt:i4>
      </vt:variant>
      <vt:variant>
        <vt:lpwstr>http://www.theater-wahlverwandte.de/die-marquise-von-o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Ernst Klett Verlag, Stuttgart</dc:creator>
  <cp:lastModifiedBy/>
  <cp:revision>5</cp:revision>
  <cp:lastPrinted>2018-07-30T12:53:00Z</cp:lastPrinted>
  <dcterms:created xsi:type="dcterms:W3CDTF">2018-10-05T08:26:00Z</dcterms:created>
  <dcterms:modified xsi:type="dcterms:W3CDTF">2018-10-15T11:52:00Z</dcterms:modified>
</cp:coreProperties>
</file>