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1AB5DF0A" w14:textId="3A187BE3" w:rsidR="009006A1" w:rsidRPr="00FD32F7" w:rsidRDefault="00B32F26" w:rsidP="00FD32F7">
      <w:pPr>
        <w:pStyle w:val="0011621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43466E8" wp14:editId="668AAA74">
                <wp:simplePos x="0" y="0"/>
                <wp:positionH relativeFrom="column">
                  <wp:posOffset>2945765</wp:posOffset>
                </wp:positionH>
                <wp:positionV relativeFrom="paragraph">
                  <wp:posOffset>2863215</wp:posOffset>
                </wp:positionV>
                <wp:extent cx="3209925" cy="514350"/>
                <wp:effectExtent l="0" t="0" r="9525" b="0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9925" cy="514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DF85EB" w14:textId="660FA991" w:rsidR="005F2C82" w:rsidRPr="005F2C82" w:rsidRDefault="005F2C82" w:rsidP="005F2C82">
                            <w:pPr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</w:pPr>
                            <w:r w:rsidRPr="005F2C82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 xml:space="preserve">Stolpersteine für Hilde Domin und ihre Familienangehörigen, verlegt </w:t>
                            </w:r>
                            <w:r w:rsidR="003E3367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br/>
                            </w:r>
                            <w:r w:rsidRPr="005F2C82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 xml:space="preserve">am 4. April 2017 von dem Künstler Gunter </w:t>
                            </w:r>
                            <w:proofErr w:type="spellStart"/>
                            <w:r w:rsidRPr="005F2C82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>Demnig</w:t>
                            </w:r>
                            <w:proofErr w:type="spellEnd"/>
                            <w:r w:rsidRPr="005F2C82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 xml:space="preserve"> am Geburtshaus </w:t>
                            </w:r>
                            <w:r w:rsidR="00AB4377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br/>
                            </w:r>
                            <w:r w:rsidRPr="005F2C82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 xml:space="preserve">von Hilde Domin in Köln, </w:t>
                            </w:r>
                            <w:proofErr w:type="spellStart"/>
                            <w:r w:rsidRPr="005F2C82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>Riehler</w:t>
                            </w:r>
                            <w:proofErr w:type="spellEnd"/>
                            <w:r w:rsidRPr="005F2C82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 xml:space="preserve"> Straße 23.</w:t>
                            </w:r>
                          </w:p>
                          <w:p w14:paraId="15BAABDC" w14:textId="62FE64C2" w:rsidR="00664D18" w:rsidRPr="005F2C82" w:rsidRDefault="005F2C82">
                            <w:pPr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</w:rPr>
                            </w:pPr>
                            <w:r w:rsidRPr="005F2C82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>Quelle: CC-BY-SA-4.0/https://creativecommons.org/licenses/by-sa/</w:t>
                            </w:r>
                            <w:r w:rsidR="00AB4377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br/>
                            </w:r>
                            <w:r w:rsidRPr="005F2C82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>4.0/deed.de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31.95pt;margin-top:225.45pt;width:252.75pt;height:40.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" filled="f" stroked="f">
                <v:textbox inset="0,0,0,0">
                  <w:txbxContent>
                    <w:p w14:paraId="71DF85EB" w14:textId="660FA991" w:rsidR="005F2C82" w:rsidRPr="005F2C82" w:rsidRDefault="005F2C82" w:rsidP="005F2C82">
                      <w:pPr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</w:pPr>
                      <w:r w:rsidRPr="005F2C82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 xml:space="preserve">Stolpersteine für Hilde Domin und ihre Familienangehörigen, verlegt </w:t>
                      </w:r>
                      <w:r w:rsidR="003E3367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br/>
                      </w:r>
                      <w:r w:rsidRPr="005F2C82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 xml:space="preserve">am 4. April 2017 von dem Künstler Gunter </w:t>
                      </w:r>
                      <w:proofErr w:type="spellStart"/>
                      <w:r w:rsidRPr="005F2C82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>Demnig</w:t>
                      </w:r>
                      <w:proofErr w:type="spellEnd"/>
                      <w:r w:rsidRPr="005F2C82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 xml:space="preserve"> am Geburtshaus </w:t>
                      </w:r>
                      <w:r w:rsidR="00AB4377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br/>
                      </w:r>
                      <w:r w:rsidRPr="005F2C82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 xml:space="preserve">von Hilde Domin in Köln, </w:t>
                      </w:r>
                      <w:proofErr w:type="spellStart"/>
                      <w:r w:rsidRPr="005F2C82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>Riehler</w:t>
                      </w:r>
                      <w:proofErr w:type="spellEnd"/>
                      <w:r w:rsidRPr="005F2C82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 xml:space="preserve"> Straße 23.</w:t>
                      </w:r>
                    </w:p>
                    <w:p w14:paraId="15BAABDC" w14:textId="62FE64C2" w:rsidR="00664D18" w:rsidRPr="005F2C82" w:rsidRDefault="005F2C82">
                      <w:pPr>
                        <w:rPr>
                          <w:rFonts w:ascii="Arial" w:hAnsi="Arial" w:cs="Arial"/>
                          <w:i/>
                          <w:sz w:val="18"/>
                          <w:szCs w:val="18"/>
                        </w:rPr>
                      </w:pPr>
                      <w:r w:rsidRPr="005F2C82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>Quelle: CC-BY-SA-4.0/https://creativecommons.org/licenses/by-sa/</w:t>
                      </w:r>
                      <w:r w:rsidR="00AB4377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br/>
                      </w:r>
                      <w:r w:rsidRPr="005F2C82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>4.0/deed.de</w:t>
                      </w:r>
                    </w:p>
                  </w:txbxContent>
                </v:textbox>
              </v:shape>
            </w:pict>
          </mc:Fallback>
        </mc:AlternateContent>
      </w:r>
      <w:r w:rsidR="005F2C82">
        <w:rPr>
          <w:noProof/>
          <w:lang w:eastAsia="de-DE"/>
        </w:rPr>
        <w:drawing>
          <wp:anchor distT="0" distB="0" distL="114300" distR="114300" simplePos="0" relativeHeight="251697152" behindDoc="0" locked="0" layoutInCell="1" allowOverlap="1" wp14:anchorId="13D8D06E" wp14:editId="55D7298B">
            <wp:simplePos x="0" y="0"/>
            <wp:positionH relativeFrom="column">
              <wp:posOffset>2955290</wp:posOffset>
            </wp:positionH>
            <wp:positionV relativeFrom="paragraph">
              <wp:posOffset>412115</wp:posOffset>
            </wp:positionV>
            <wp:extent cx="2686050" cy="2383943"/>
            <wp:effectExtent l="0" t="0" r="0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olpersteine_Köln_Löwenstein_Riehler_Straße_23_10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686" b="16768"/>
                    <a:stretch/>
                  </pic:blipFill>
                  <pic:spPr bwMode="auto">
                    <a:xfrm>
                      <a:off x="0" y="0"/>
                      <a:ext cx="2686050" cy="23839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32F7" w:rsidRPr="00FD32F7">
        <w:t>„Im Vorübergehen“ – ein Gedicht im biografischen Kontext interpretieren</w:t>
      </w:r>
    </w:p>
    <w:p w14:paraId="7DC45F34" w14:textId="2F59ED11" w:rsidR="008F1244" w:rsidRPr="00DA0F3C" w:rsidRDefault="00B32F26" w:rsidP="00DA0F3C">
      <w:pPr>
        <w:pStyle w:val="01Fremdtext0"/>
      </w:pPr>
      <w:bookmarkStart w:id="0" w:name="_GoBack"/>
      <w:r>
        <w:rPr>
          <w:noProof/>
          <w:lang w:eastAsia="de-DE"/>
        </w:rPr>
        <w:drawing>
          <wp:anchor distT="0" distB="0" distL="114300" distR="4320540" simplePos="0" relativeHeight="251698176" behindDoc="1" locked="1" layoutInCell="1" allowOverlap="1" wp14:anchorId="21BF0C8D" wp14:editId="6A5707B5">
            <wp:simplePos x="0" y="0"/>
            <wp:positionH relativeFrom="column">
              <wp:posOffset>-181610</wp:posOffset>
            </wp:positionH>
            <wp:positionV relativeFrom="paragraph">
              <wp:posOffset>233045</wp:posOffset>
            </wp:positionV>
            <wp:extent cx="2221920" cy="1978200"/>
            <wp:effectExtent l="0" t="0" r="6985" b="3175"/>
            <wp:wrapTight wrapText="bothSides">
              <wp:wrapPolygon edited="0">
                <wp:start x="0" y="0"/>
                <wp:lineTo x="0" y="21427"/>
                <wp:lineTo x="21483" y="21427"/>
                <wp:lineTo x="21483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594_kv_18##Schriftwarnung##_000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920" cy="197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471B">
        <w:t>Hilde Domin</w:t>
      </w:r>
      <w:r w:rsidR="00190D6F">
        <w:t xml:space="preserve">: </w:t>
      </w:r>
      <w:r w:rsidR="0066471B">
        <w:t>Unterwegs</w:t>
      </w:r>
      <w:r w:rsidR="00190D6F">
        <w:t xml:space="preserve"> (1</w:t>
      </w:r>
      <w:r w:rsidR="0066471B">
        <w:t>959</w:t>
      </w:r>
      <w:r w:rsidR="00190D6F">
        <w:t>)</w:t>
      </w:r>
    </w:p>
    <w:bookmarkEnd w:id="0"/>
    <w:p w14:paraId="1BD03A5E" w14:textId="50186B34" w:rsidR="00A2672E" w:rsidRDefault="005F2C82" w:rsidP="005F2C82">
      <w:pPr>
        <w:pStyle w:val="05QuelleBU"/>
        <w:spacing w:after="360"/>
      </w:pPr>
      <w:r w:rsidRPr="005F2C82">
        <w:t xml:space="preserve">Quelle: Hilde Domin. Sämtliche Gedichte. </w:t>
      </w:r>
      <w:r>
        <w:br/>
      </w:r>
      <w:r w:rsidRPr="005F2C82">
        <w:t xml:space="preserve">Hrsg. v. Nikola Herweg u. Melanie Reinhold. </w:t>
      </w:r>
      <w:r>
        <w:br/>
      </w:r>
      <w:r w:rsidRPr="005F2C82">
        <w:t>S. Fischer Frankfurt am Main 2009, S. 99 f.</w:t>
      </w:r>
    </w:p>
    <w:p w14:paraId="3A4D656B" w14:textId="3D408460" w:rsidR="000A08F6" w:rsidRDefault="003820E7" w:rsidP="003E3367">
      <w:pPr>
        <w:pStyle w:val="02AufgabemNrv12n0"/>
        <w:spacing w:before="200"/>
      </w:pPr>
      <w:r w:rsidRPr="0005377B">
        <w:rPr>
          <w:rStyle w:val="02AufgabeNrZF"/>
        </w:rPr>
        <w:t> </w:t>
      </w:r>
      <w:r>
        <w:rPr>
          <w:rStyle w:val="02AufgabeNrZF"/>
        </w:rPr>
        <w:t>1</w:t>
      </w:r>
      <w:r w:rsidRPr="0005377B">
        <w:rPr>
          <w:rStyle w:val="02AufgabeNrZF"/>
        </w:rPr>
        <w:t> </w:t>
      </w:r>
      <w:r w:rsidRPr="00460CB1">
        <w:tab/>
      </w:r>
      <w:r w:rsidR="005F2C82" w:rsidRPr="005F2C82">
        <w:t>Recherchieren Sie zur Biografie der Dichterin Hilde Domin (nutzen Sie dazu ggf. die Kurzbiografie auf KV 17, S.</w:t>
      </w:r>
      <w:r w:rsidR="005F2C82">
        <w:t> </w:t>
      </w:r>
      <w:r w:rsidR="005F2C82" w:rsidRPr="005F2C82">
        <w:t>35). Lesen Sie anschließend das Gedicht „Unterwegs“.</w:t>
      </w:r>
    </w:p>
    <w:p w14:paraId="19591A6A" w14:textId="7032DD63" w:rsidR="000A08F6" w:rsidRDefault="000A08F6" w:rsidP="000A08F6">
      <w:pPr>
        <w:pStyle w:val="02AufgabeTextAufzStrich05"/>
      </w:pPr>
      <w:r>
        <w:t xml:space="preserve">Halten Sie Ihre ersten Gedanken zu diesem Gedicht schriftlich fest. </w:t>
      </w:r>
    </w:p>
    <w:p w14:paraId="1CB91CDA" w14:textId="77777777" w:rsidR="003C1F70" w:rsidRDefault="003C1F70" w:rsidP="003C1F70">
      <w:pPr>
        <w:pStyle w:val="02AufgabeSchreibzeilenoText"/>
      </w:pPr>
      <w:r>
        <w:tab/>
      </w:r>
    </w:p>
    <w:p w14:paraId="456F826E" w14:textId="77777777" w:rsidR="003C1F70" w:rsidRDefault="003C1F70" w:rsidP="003C1F70">
      <w:pPr>
        <w:pStyle w:val="02AufgabeSchreibzeilenoText"/>
      </w:pPr>
      <w:r>
        <w:tab/>
      </w:r>
    </w:p>
    <w:p w14:paraId="386B9067" w14:textId="77777777" w:rsidR="003C1F70" w:rsidRDefault="003C1F70" w:rsidP="003C1F70">
      <w:pPr>
        <w:pStyle w:val="02AufgabeSchreibzeilenoText"/>
      </w:pPr>
      <w:r>
        <w:tab/>
      </w:r>
    </w:p>
    <w:p w14:paraId="269A6E67" w14:textId="77777777" w:rsidR="003C1F70" w:rsidRDefault="003C1F70" w:rsidP="003C1F70">
      <w:pPr>
        <w:pStyle w:val="02AufgabeTextv0n0"/>
      </w:pPr>
    </w:p>
    <w:p w14:paraId="53D34E69" w14:textId="10440FEC" w:rsidR="003820E7" w:rsidRDefault="000A08F6" w:rsidP="000A08F6">
      <w:pPr>
        <w:pStyle w:val="02AufgabeTextAufzStrich05"/>
      </w:pPr>
      <w:r>
        <w:t xml:space="preserve">Welche Fragen entstehen durch die Lektüre des Gedichtes? Treten Sie dazu in einen Austausch </w:t>
      </w:r>
      <w:r w:rsidR="00AB4377">
        <w:br/>
      </w:r>
      <w:r>
        <w:t>mit Ihren Mitschülern.</w:t>
      </w:r>
    </w:p>
    <w:p w14:paraId="73C4E31D" w14:textId="77777777" w:rsidR="000A08F6" w:rsidRDefault="003820E7" w:rsidP="003820E7">
      <w:pPr>
        <w:pStyle w:val="02AufgabemNrv12n0"/>
      </w:pPr>
      <w:r w:rsidRPr="0005377B">
        <w:rPr>
          <w:rStyle w:val="02AufgabeNrZF"/>
        </w:rPr>
        <w:t> 2 </w:t>
      </w:r>
      <w:r w:rsidRPr="00460CB1">
        <w:tab/>
      </w:r>
      <w:r w:rsidR="000A08F6">
        <w:t>Untersuchen Sie die sprachliche Gestaltung des Gedichtes genauer.</w:t>
      </w:r>
    </w:p>
    <w:p w14:paraId="20599CA6" w14:textId="77777777" w:rsidR="000A08F6" w:rsidRDefault="000A08F6" w:rsidP="000A08F6">
      <w:pPr>
        <w:pStyle w:val="02AufgabeTextAufzStrich05"/>
      </w:pPr>
      <w:r>
        <w:t xml:space="preserve">Markieren Sie die Begriffe im Gedicht, die einen inhaltlichen Zusammenhang mit der Überschrift herstellen. </w:t>
      </w:r>
    </w:p>
    <w:p w14:paraId="20BD05B3" w14:textId="30FAAEFA" w:rsidR="000A08F6" w:rsidRDefault="000A08F6" w:rsidP="000A08F6">
      <w:pPr>
        <w:pStyle w:val="02AufgabeTextAufzStrich05"/>
      </w:pPr>
      <w:r>
        <w:t>Legen Sie dazu ein Begriffsnetz an und erläutern Sie die Zusammenhänge, indem Sie die Pfeile beschriften.</w:t>
      </w:r>
    </w:p>
    <w:p w14:paraId="19953426" w14:textId="32EDD7DE" w:rsidR="000A08F6" w:rsidRDefault="000A08F6" w:rsidP="000A08F6">
      <w:pPr>
        <w:pStyle w:val="02AufgabeTextAufzStrich05"/>
        <w:numPr>
          <w:ilvl w:val="0"/>
          <w:numId w:val="0"/>
        </w:numPr>
      </w:pPr>
    </w:p>
    <w:p w14:paraId="697F3643" w14:textId="160535C1" w:rsidR="00664D18" w:rsidRDefault="00362779" w:rsidP="000A08F6">
      <w:pPr>
        <w:pStyle w:val="02AufgabeTextAufzStrich05"/>
        <w:numPr>
          <w:ilvl w:val="0"/>
          <w:numId w:val="0"/>
        </w:num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60EBD952" wp14:editId="5F8C6ADF">
                <wp:simplePos x="0" y="0"/>
                <wp:positionH relativeFrom="column">
                  <wp:posOffset>2540</wp:posOffset>
                </wp:positionH>
                <wp:positionV relativeFrom="paragraph">
                  <wp:posOffset>15240</wp:posOffset>
                </wp:positionV>
                <wp:extent cx="5748338" cy="780098"/>
                <wp:effectExtent l="0" t="0" r="24130" b="20320"/>
                <wp:wrapNone/>
                <wp:docPr id="13" name="Gruppieren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8338" cy="780098"/>
                          <a:chOff x="0" y="0"/>
                          <a:chExt cx="5748338" cy="780098"/>
                        </a:xfrm>
                      </wpg:grpSpPr>
                      <wps:wsp>
                        <wps:cNvPr id="5" name="Gerade Verbindung mit Pfeil 5"/>
                        <wps:cNvCnPr/>
                        <wps:spPr>
                          <a:xfrm>
                            <a:off x="771525" y="252413"/>
                            <a:ext cx="1709738" cy="400050"/>
                          </a:xfrm>
                          <a:prstGeom prst="straightConnector1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" name="Textfeld 27"/>
                        <wps:cNvSpPr txBox="1"/>
                        <wps:spPr>
                          <a:xfrm>
                            <a:off x="4167188" y="0"/>
                            <a:ext cx="1581150" cy="25146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2BC80F" w14:textId="03B2C2E2" w:rsidR="00362779" w:rsidRPr="00CD1361" w:rsidRDefault="00362779" w:rsidP="00362779">
                              <w:pPr>
                                <w:pStyle w:val="02AufgabeTextv0n0"/>
                                <w:jc w:val="center"/>
                              </w:pPr>
                              <w:r w:rsidRPr="00362779">
                                <w:t>von Herberge zu Herberge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Textfeld 1"/>
                        <wps:cNvSpPr txBox="1"/>
                        <wps:spPr>
                          <a:xfrm>
                            <a:off x="0" y="0"/>
                            <a:ext cx="1581150" cy="25146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BDA4A5" w14:textId="78FA1EDA" w:rsidR="00362779" w:rsidRPr="00CD1361" w:rsidRDefault="00362779" w:rsidP="00362779">
                              <w:pPr>
                                <w:pStyle w:val="02AufgabeTextv0n0"/>
                                <w:jc w:val="center"/>
                              </w:pPr>
                              <w:r w:rsidRPr="00362779">
                                <w:t>etwas Fremdes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feld 6"/>
                        <wps:cNvSpPr txBox="1"/>
                        <wps:spPr>
                          <a:xfrm>
                            <a:off x="2481263" y="528638"/>
                            <a:ext cx="795020" cy="25146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AC337D0" w14:textId="18E38637" w:rsidR="00362779" w:rsidRPr="00362779" w:rsidRDefault="00362779" w:rsidP="00362779">
                              <w:pPr>
                                <w:pStyle w:val="02AufgabeTextv0n0"/>
                                <w:jc w:val="center"/>
                                <w:rPr>
                                  <w:b/>
                                </w:rPr>
                              </w:pPr>
                              <w:r w:rsidRPr="00362779">
                                <w:rPr>
                                  <w:b/>
                                </w:rPr>
                                <w:t>unterwegs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erade Verbindung mit Pfeil 9"/>
                        <wps:cNvCnPr/>
                        <wps:spPr>
                          <a:xfrm flipV="1">
                            <a:off x="3276600" y="252413"/>
                            <a:ext cx="1700213" cy="399416"/>
                          </a:xfrm>
                          <a:prstGeom prst="straightConnector1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3" o:spid="_x0000_s1027" style="position:absolute;margin-left:.2pt;margin-top:1.2pt;width:452.65pt;height:61.45pt;z-index:251696128" coordsize="57483,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5" o:spid="_x0000_s1028" type="#_x0000_t32" style="position:absolute;left:7715;top:2524;width:17097;height:40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3guMQAAADaAAAADwAAAGRycy9kb3ducmV2LnhtbESP0WoCMRRE3wv9h3ALvogm2lbt1iiy&#10;KJRCoa5+wGVz3SxubpZNqtu/bwShj8PMnGGW69414kJdqD1rmIwVCOLSm5orDcfDbrQAESKywcYz&#10;afilAOvV48MSM+OvvKdLESuRIBwy1GBjbDMpQ2nJYRj7ljh5J985jEl2lTQdXhPcNXKq1Ew6rDkt&#10;WGwpt1Seix+nIT+cq7dTsc2/Pr/V9mWuuLbDZ60HT/3mHUSkPv6H7+0Po+EVblfSDZ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veC4xAAAANoAAAAPAAAAAAAAAAAA&#10;AAAAAKECAABkcnMvZG93bnJldi54bWxQSwUGAAAAAAQABAD5AAAAkgMAAAAA&#10;" strokecolor="black [3213]" strokeweight=".5pt">
                  <v:stroke endarrow="block"/>
                </v:shape>
                <v:shape id="Textfeld 27" o:spid="_x0000_s1029" type="#_x0000_t202" style="position:absolute;left:41671;width:15812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6HAsMA&#10;AADbAAAADwAAAGRycy9kb3ducmV2LnhtbESPQWvCQBSE7wX/w/KE3pqNElqJrqKB0B56qebi7ZF9&#10;JiHZtyG7JvHfu4VCj8PMfMPsDrPpxEiDaywrWEUxCOLS6oYrBcUlf9uAcB5ZY2eZFDzIwWG/eNlh&#10;qu3EPzSefSUChF2KCmrv+1RKV9Zk0EW2Jw7ezQ4GfZBDJfWAU4CbTq7j+F0abDgs1NhTVlPZnu9G&#10;wTUvEp9nxSmZOzzm39S6z2ur1OtyPm5BeJr9f/iv/aUVrD/g90v4AXL/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O6HAsMAAADbAAAADwAAAAAAAAAAAAAAAACYAgAAZHJzL2Rv&#10;d25yZXYueG1sUEsFBgAAAAAEAAQA9QAAAIgDAAAAAA==&#10;" fillcolor="white [3212]" strokecolor="black [3213]" strokeweight=".5pt">
                  <v:textbox inset="0,0,0,0">
                    <w:txbxContent>
                      <w:p w14:paraId="362BC80F" w14:textId="03B2C2E2" w:rsidR="00362779" w:rsidRPr="00CD1361" w:rsidRDefault="00362779" w:rsidP="00362779">
                        <w:pPr>
                          <w:pStyle w:val="02AufgabeTextv0n0"/>
                          <w:jc w:val="center"/>
                        </w:pPr>
                        <w:r w:rsidRPr="00362779">
                          <w:t>von Herberge zu Herberge</w:t>
                        </w:r>
                      </w:p>
                    </w:txbxContent>
                  </v:textbox>
                </v:shape>
                <v:shape id="Textfeld 1" o:spid="_x0000_s1030" type="#_x0000_t202" style="position:absolute;width:15811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u0h7wA&#10;AADaAAAADwAAAGRycy9kb3ducmV2LnhtbERPvQrCMBDeBd8hnOCmqSIi1SgqFB1c1C5uR3O2pc2l&#10;NFHr2xtBcDo+vt9bbTpTiye1rrSsYDKOQBBnVpecK0ivyWgBwnlkjbVlUvAmB5t1v7fCWNsXn+l5&#10;8bkIIexiVFB438RSuqwgg25sG+LA3W1r0AfY5lK3+ArhppbTKJpLgyWHhgIb2heUVZeHUXBL0plP&#10;9ulu1tW4TU5UucOtUmo46LZLEJ46/xf/3Ecd5sP3le+V6w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m+7SHvAAAANoAAAAPAAAAAAAAAAAAAAAAAJgCAABkcnMvZG93bnJldi54&#10;bWxQSwUGAAAAAAQABAD1AAAAgQMAAAAA&#10;" fillcolor="white [3212]" strokecolor="black [3213]" strokeweight=".5pt">
                  <v:textbox inset="0,0,0,0">
                    <w:txbxContent>
                      <w:p w14:paraId="62BDA4A5" w14:textId="78FA1EDA" w:rsidR="00362779" w:rsidRPr="00CD1361" w:rsidRDefault="00362779" w:rsidP="00362779">
                        <w:pPr>
                          <w:pStyle w:val="02AufgabeTextv0n0"/>
                          <w:jc w:val="center"/>
                        </w:pPr>
                        <w:r w:rsidRPr="00362779">
                          <w:t>etwas Fremdes</w:t>
                        </w:r>
                      </w:p>
                    </w:txbxContent>
                  </v:textbox>
                </v:shape>
                <v:shape id="Textfeld 6" o:spid="_x0000_s1031" type="#_x0000_t202" style="position:absolute;left:24812;top:5286;width:7950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CjJcIA&#10;AADaAAAADwAAAGRycy9kb3ducmV2LnhtbESPQYvCMBSE74L/ITxhb5q6B5FqlCLusiwe1Hrx9mie&#10;TbF56TZZrf56Iwgeh5n5hpkvO1uLC7W+cqxgPEpAEBdOV1wqOORfwykIH5A11o5JwY08LBf93hxT&#10;7a68o8s+lCJC2KeowITQpFL6wpBFP3INcfROrrUYomxLqVu8Rrit5WeSTKTFiuOCwYZWhorz/t8q&#10;yNzxO5OH4zov7tO/7WbTrX/JKPUx6LIZiEBdeIdf7R+tYALPK/EG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UKMlwgAAANoAAAAPAAAAAAAAAAAAAAAAAJgCAABkcnMvZG93&#10;bnJldi54bWxQSwUGAAAAAAQABAD1AAAAhwMAAAAA&#10;" fillcolor="#d8d8d8 [2732]" strokecolor="black [3213]" strokeweight=".5pt">
                  <v:textbox inset="0,0,0,0">
                    <w:txbxContent>
                      <w:p w14:paraId="0AC337D0" w14:textId="18E38637" w:rsidR="00362779" w:rsidRPr="00362779" w:rsidRDefault="00362779" w:rsidP="00362779">
                        <w:pPr>
                          <w:pStyle w:val="02AufgabeTextv0n0"/>
                          <w:jc w:val="center"/>
                          <w:rPr>
                            <w:b/>
                          </w:rPr>
                        </w:pPr>
                        <w:r w:rsidRPr="00362779">
                          <w:rPr>
                            <w:b/>
                          </w:rPr>
                          <w:t>unterwegs</w:t>
                        </w:r>
                      </w:p>
                    </w:txbxContent>
                  </v:textbox>
                </v:shape>
                <v:shape id="Gerade Verbindung mit Pfeil 9" o:spid="_x0000_s1032" type="#_x0000_t32" style="position:absolute;left:32766;top:2524;width:17002;height:399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YgcMIAAADaAAAADwAAAGRycy9kb3ducmV2LnhtbESPS4vCQBCE74L/YWjBm052hTXGjLIE&#10;RMWTj4u3JtN5sJmekBlN/PfOwsIei6r6ikq3g2nEkzpXW1bwMY9AEOdW11wquF13sxiE88gaG8uk&#10;4EUOtpvxKMVE257P9Lz4UgQIuwQVVN63iZQur8igm9uWOHiF7Qz6ILtS6g77ADeN/IyiL2mw5rBQ&#10;YUtZRfnP5WEUxNmpPy7iZXZy9/3RX4v4PvROqelk+F6D8DT4//Bf+6AVrOD3SrgBcvM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pYgcMIAAADaAAAADwAAAAAAAAAAAAAA&#10;AAChAgAAZHJzL2Rvd25yZXYueG1sUEsFBgAAAAAEAAQA+QAAAJADAAAAAA==&#10;" strokecolor="black [3213]" strokeweight=".5pt">
                  <v:stroke endarrow="block"/>
                </v:shape>
              </v:group>
            </w:pict>
          </mc:Fallback>
        </mc:AlternateContent>
      </w:r>
    </w:p>
    <w:p w14:paraId="23F0C272" w14:textId="6F6E3C7E" w:rsidR="000A08F6" w:rsidRDefault="000A08F6" w:rsidP="000A08F6">
      <w:pPr>
        <w:pStyle w:val="02AufgabeTextAufzStrich05"/>
        <w:numPr>
          <w:ilvl w:val="0"/>
          <w:numId w:val="0"/>
        </w:numPr>
      </w:pPr>
    </w:p>
    <w:p w14:paraId="3833BF76" w14:textId="5DE86618" w:rsidR="000A08F6" w:rsidRDefault="000A08F6" w:rsidP="000A08F6">
      <w:pPr>
        <w:pStyle w:val="02AufgabeTextAufzStrich05"/>
        <w:numPr>
          <w:ilvl w:val="0"/>
          <w:numId w:val="0"/>
        </w:numPr>
      </w:pPr>
    </w:p>
    <w:p w14:paraId="54A5BE52" w14:textId="04EAB633" w:rsidR="000A08F6" w:rsidRDefault="000A08F6" w:rsidP="000A08F6">
      <w:pPr>
        <w:pStyle w:val="02AufgabeTextAufzStrich05"/>
        <w:numPr>
          <w:ilvl w:val="0"/>
          <w:numId w:val="0"/>
        </w:numPr>
      </w:pPr>
    </w:p>
    <w:p w14:paraId="43961A86" w14:textId="5A3B3ACC" w:rsidR="000A08F6" w:rsidRDefault="000A08F6" w:rsidP="000A08F6">
      <w:pPr>
        <w:pStyle w:val="02AufgabeTextAufzStrich05"/>
        <w:numPr>
          <w:ilvl w:val="0"/>
          <w:numId w:val="0"/>
        </w:numPr>
      </w:pPr>
    </w:p>
    <w:p w14:paraId="344F2534" w14:textId="073077A9" w:rsidR="00EB287E" w:rsidRDefault="00EB287E" w:rsidP="000A08F6">
      <w:pPr>
        <w:pStyle w:val="02AufgabeTextAufzStrich05"/>
        <w:numPr>
          <w:ilvl w:val="0"/>
          <w:numId w:val="0"/>
        </w:numPr>
      </w:pPr>
    </w:p>
    <w:p w14:paraId="0590E8DA" w14:textId="66513F42" w:rsidR="000A08F6" w:rsidRDefault="000A08F6" w:rsidP="003E3367">
      <w:pPr>
        <w:pStyle w:val="02AufgabeTextAufzStrich05"/>
        <w:spacing w:before="120"/>
      </w:pPr>
      <w:r>
        <w:t>Überlegen Sie, welche Wirkung durch die Enjambements des Gedichtes entsteht.</w:t>
      </w:r>
    </w:p>
    <w:p w14:paraId="57DFC7FC" w14:textId="03EAE1A9" w:rsidR="003820E7" w:rsidRDefault="000A08F6" w:rsidP="000A08F6">
      <w:pPr>
        <w:pStyle w:val="02AufgabeTextAufzStrich05"/>
      </w:pPr>
      <w:r>
        <w:t>Untersuchen Sie, welche Konnotationen die Begriffe direkt oder indirekt vermitteln.</w:t>
      </w:r>
    </w:p>
    <w:p w14:paraId="7071653D" w14:textId="77777777" w:rsidR="00362779" w:rsidRPr="00362779" w:rsidRDefault="00362779" w:rsidP="00362779">
      <w:pPr>
        <w:pStyle w:val="02AufgabeSchreibzeilenoText"/>
      </w:pPr>
      <w:r w:rsidRPr="00362779">
        <w:tab/>
      </w:r>
    </w:p>
    <w:p w14:paraId="331074E0" w14:textId="1960743E" w:rsidR="009675D5" w:rsidRDefault="009675D5" w:rsidP="00362779">
      <w:pPr>
        <w:pStyle w:val="02AufgabeSchreibzeilenoText"/>
      </w:pPr>
      <w:r>
        <w:tab/>
      </w:r>
    </w:p>
    <w:p w14:paraId="4945B67E" w14:textId="77777777" w:rsidR="00362779" w:rsidRPr="00362779" w:rsidRDefault="00362779" w:rsidP="00362779">
      <w:pPr>
        <w:pStyle w:val="02AufgabeSchreibzeilenoText"/>
      </w:pPr>
      <w:r w:rsidRPr="00362779">
        <w:tab/>
      </w:r>
    </w:p>
    <w:p w14:paraId="1276D7D1" w14:textId="77777777" w:rsidR="00362779" w:rsidRPr="00362779" w:rsidRDefault="00362779" w:rsidP="00362779">
      <w:pPr>
        <w:pStyle w:val="02AufgabeSchreibzeilenoText"/>
      </w:pPr>
      <w:r w:rsidRPr="00362779">
        <w:tab/>
      </w:r>
    </w:p>
    <w:p w14:paraId="40FE3E85" w14:textId="2E65F069" w:rsidR="00EB287E" w:rsidRDefault="003820E7" w:rsidP="00EB287E">
      <w:pPr>
        <w:pStyle w:val="02AufgabemNrv12n0"/>
      </w:pPr>
      <w:r w:rsidRPr="0005377B">
        <w:rPr>
          <w:rStyle w:val="02AufgabeNrZF"/>
        </w:rPr>
        <w:lastRenderedPageBreak/>
        <w:t> </w:t>
      </w:r>
      <w:r>
        <w:rPr>
          <w:rStyle w:val="02AufgabeNrZF"/>
        </w:rPr>
        <w:t>3</w:t>
      </w:r>
      <w:r w:rsidRPr="0005377B">
        <w:rPr>
          <w:rStyle w:val="02AufgabeNrZF"/>
        </w:rPr>
        <w:t> </w:t>
      </w:r>
      <w:r w:rsidRPr="00460CB1">
        <w:tab/>
      </w:r>
      <w:r w:rsidR="00EB287E">
        <w:t>Konkretisieren Sie die Sprechsituation des Gedichtes</w:t>
      </w:r>
      <w:r w:rsidR="002475C2">
        <w:t xml:space="preserve"> „Unterwegs“</w:t>
      </w:r>
      <w:r w:rsidR="00EB287E">
        <w:t>:</w:t>
      </w:r>
    </w:p>
    <w:p w14:paraId="11605932" w14:textId="473E4951" w:rsidR="00EB287E" w:rsidRDefault="00EB287E" w:rsidP="00EB287E">
      <w:pPr>
        <w:pStyle w:val="02AufgabeTextAufzStrich05"/>
      </w:pPr>
      <w:r>
        <w:t>Wer spricht in diesem Gedicht mit wem?</w:t>
      </w:r>
    </w:p>
    <w:p w14:paraId="152B2DBB" w14:textId="7945B8F5" w:rsidR="00EB287E" w:rsidRDefault="00EB287E" w:rsidP="00EB287E">
      <w:pPr>
        <w:pStyle w:val="02AufgabeTextAufzStrich05"/>
      </w:pPr>
      <w:r>
        <w:t xml:space="preserve">Lesen Sie das Gedicht „Ziehende Landschaft“ </w:t>
      </w:r>
      <w:r w:rsidR="005C19D0">
        <w:t xml:space="preserve">von Hilde Domin </w:t>
      </w:r>
      <w:r>
        <w:t>(Klett Editionen, S. 51) und vergleichen Sie dessen Sprechsituation mit derjenigen in „Unterwegs“. Notieren Sie Ihren Befund.</w:t>
      </w:r>
    </w:p>
    <w:p w14:paraId="1E5BDD33" w14:textId="3EBB2560" w:rsidR="00A2672E" w:rsidRDefault="00EB287E" w:rsidP="00EB287E">
      <w:pPr>
        <w:pStyle w:val="02AufgabeTextAufzStrich05"/>
      </w:pPr>
      <w:r>
        <w:t>Beschreiben Sie die Wirkung, die durch die Sprechsituation in diesen Gedichten für den Leser entsteht.</w:t>
      </w:r>
    </w:p>
    <w:p w14:paraId="4DD13670" w14:textId="77777777" w:rsidR="00362779" w:rsidRPr="00362779" w:rsidRDefault="00362779" w:rsidP="00362779">
      <w:pPr>
        <w:pStyle w:val="02AufgabeSchreibzeilenoText"/>
      </w:pPr>
      <w:r w:rsidRPr="00362779">
        <w:tab/>
      </w:r>
    </w:p>
    <w:p w14:paraId="53786051" w14:textId="4C13EA4D" w:rsidR="009675D5" w:rsidRDefault="009675D5" w:rsidP="00362779">
      <w:pPr>
        <w:pStyle w:val="02AufgabeSchreibzeilenoText"/>
      </w:pPr>
      <w:r>
        <w:tab/>
      </w:r>
    </w:p>
    <w:p w14:paraId="24583136" w14:textId="3FF736AE" w:rsidR="009675D5" w:rsidRDefault="009675D5" w:rsidP="00362779">
      <w:pPr>
        <w:pStyle w:val="02AufgabeSchreibzeilenoText"/>
      </w:pPr>
      <w:r>
        <w:tab/>
      </w:r>
    </w:p>
    <w:p w14:paraId="6664B16B" w14:textId="09F97EC4" w:rsidR="009675D5" w:rsidRDefault="009675D5" w:rsidP="00362779">
      <w:pPr>
        <w:pStyle w:val="02AufgabeSchreibzeilenoText"/>
      </w:pPr>
      <w:r>
        <w:tab/>
      </w:r>
    </w:p>
    <w:p w14:paraId="6E224CD0" w14:textId="77777777" w:rsidR="00362779" w:rsidRPr="00362779" w:rsidRDefault="00362779" w:rsidP="00362779">
      <w:pPr>
        <w:pStyle w:val="02AufgabeSchreibzeilenoText"/>
      </w:pPr>
      <w:r w:rsidRPr="00362779">
        <w:tab/>
      </w:r>
    </w:p>
    <w:p w14:paraId="34E9B782" w14:textId="77777777" w:rsidR="00362779" w:rsidRPr="00362779" w:rsidRDefault="00362779" w:rsidP="00362779">
      <w:pPr>
        <w:pStyle w:val="02AufgabeSchreibzeilenoText"/>
      </w:pPr>
      <w:r w:rsidRPr="00362779">
        <w:tab/>
      </w:r>
    </w:p>
    <w:p w14:paraId="638BD83B" w14:textId="77777777" w:rsidR="00EF0F04" w:rsidRDefault="00EF0F04" w:rsidP="00EF0F04">
      <w:pPr>
        <w:pStyle w:val="02AufgabemNrv12n0"/>
      </w:pPr>
      <w:r w:rsidRPr="0005377B">
        <w:rPr>
          <w:rStyle w:val="02AufgabeNrZF"/>
        </w:rPr>
        <w:t> </w:t>
      </w:r>
      <w:r>
        <w:rPr>
          <w:rStyle w:val="02AufgabeNrZF"/>
        </w:rPr>
        <w:t>4</w:t>
      </w:r>
      <w:r w:rsidRPr="0005377B">
        <w:rPr>
          <w:rStyle w:val="02AufgabeNrZF"/>
        </w:rPr>
        <w:t> </w:t>
      </w:r>
      <w:r w:rsidRPr="00460CB1">
        <w:tab/>
      </w:r>
      <w:r>
        <w:t>Überlegen Sie, wie objektiv oder subjektiv Gedichte sein können oder sollen.</w:t>
      </w:r>
      <w:r w:rsidRPr="00F56979">
        <w:t xml:space="preserve"> </w:t>
      </w:r>
      <w:r>
        <w:t>Formulieren Sie ein knappes Statement zur Aufgabe von Gedichten.</w:t>
      </w:r>
    </w:p>
    <w:p w14:paraId="0850998D" w14:textId="77777777" w:rsidR="00362779" w:rsidRPr="00362779" w:rsidRDefault="00362779" w:rsidP="00362779">
      <w:pPr>
        <w:pStyle w:val="02AufgabeSchreibzeilenoText"/>
      </w:pPr>
      <w:r w:rsidRPr="00362779">
        <w:tab/>
      </w:r>
    </w:p>
    <w:p w14:paraId="171F59D1" w14:textId="77777777" w:rsidR="00362779" w:rsidRPr="00362779" w:rsidRDefault="00362779" w:rsidP="00362779">
      <w:pPr>
        <w:pStyle w:val="02AufgabeSchreibzeilenoText"/>
      </w:pPr>
      <w:r w:rsidRPr="00362779">
        <w:tab/>
      </w:r>
    </w:p>
    <w:p w14:paraId="4380D89B" w14:textId="0D1716CD" w:rsidR="009675D5" w:rsidRDefault="009675D5" w:rsidP="00362779">
      <w:pPr>
        <w:pStyle w:val="02AufgabeSchreibzeilenoText"/>
      </w:pPr>
      <w:r>
        <w:tab/>
      </w:r>
    </w:p>
    <w:p w14:paraId="41027D03" w14:textId="49D25F62" w:rsidR="009675D5" w:rsidRDefault="009675D5" w:rsidP="00362779">
      <w:pPr>
        <w:pStyle w:val="02AufgabeSchreibzeilenoText"/>
      </w:pPr>
      <w:r>
        <w:tab/>
      </w:r>
    </w:p>
    <w:p w14:paraId="1782B99A" w14:textId="26A21330" w:rsidR="009675D5" w:rsidRDefault="009675D5" w:rsidP="00362779">
      <w:pPr>
        <w:pStyle w:val="02AufgabeSchreibzeilenoText"/>
      </w:pPr>
      <w:r>
        <w:tab/>
      </w:r>
    </w:p>
    <w:p w14:paraId="28C5651E" w14:textId="77777777" w:rsidR="00362779" w:rsidRPr="00362779" w:rsidRDefault="00362779" w:rsidP="00362779">
      <w:pPr>
        <w:pStyle w:val="02AufgabeSchreibzeilenoText"/>
      </w:pPr>
      <w:r w:rsidRPr="00362779">
        <w:tab/>
      </w:r>
    </w:p>
    <w:p w14:paraId="5338E6D1" w14:textId="0557DE81" w:rsidR="00EB287E" w:rsidRDefault="00F051E1" w:rsidP="00B32F26">
      <w:pPr>
        <w:pStyle w:val="01Fremdtext0"/>
        <w:spacing w:before="36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1" layoutInCell="1" allowOverlap="1" wp14:anchorId="16FFB8E8" wp14:editId="17A812E6">
                <wp:simplePos x="0" y="0"/>
                <wp:positionH relativeFrom="column">
                  <wp:posOffset>-294640</wp:posOffset>
                </wp:positionH>
                <wp:positionV relativeFrom="paragraph">
                  <wp:posOffset>457200</wp:posOffset>
                </wp:positionV>
                <wp:extent cx="248285" cy="844550"/>
                <wp:effectExtent l="0" t="0" r="0" b="1270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285" cy="844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8879A5" w14:textId="77777777" w:rsidR="00F051E1" w:rsidRDefault="00F051E1" w:rsidP="00F051E1">
                            <w:pPr>
                              <w:pStyle w:val="01Fremdtext"/>
                              <w:ind w:right="0"/>
                              <w:jc w:val="right"/>
                              <w:rPr>
                                <w:rFonts w:ascii="Arial" w:hAnsi="Arial" w:cs="Arial"/>
                                <w:color w:val="7F7F7F" w:themeColor="text1" w:themeTint="80"/>
                                <w:sz w:val="10"/>
                                <w:szCs w:val="10"/>
                              </w:rPr>
                            </w:pPr>
                          </w:p>
                          <w:p w14:paraId="2FAF7EAB" w14:textId="77777777" w:rsidR="00F051E1" w:rsidRDefault="00F051E1" w:rsidP="00F051E1">
                            <w:pPr>
                              <w:pStyle w:val="01Fremdtext"/>
                              <w:ind w:right="0"/>
                              <w:jc w:val="right"/>
                              <w:rPr>
                                <w:rFonts w:ascii="Arial" w:hAnsi="Arial" w:cs="Arial"/>
                                <w:color w:val="7F7F7F" w:themeColor="text1" w:themeTint="80"/>
                                <w:sz w:val="10"/>
                                <w:szCs w:val="10"/>
                              </w:rPr>
                            </w:pPr>
                          </w:p>
                          <w:p w14:paraId="7A9B23C9" w14:textId="77777777" w:rsidR="00F051E1" w:rsidRDefault="00F051E1" w:rsidP="00F051E1">
                            <w:pPr>
                              <w:pStyle w:val="01Fremdtext"/>
                              <w:ind w:right="0"/>
                              <w:jc w:val="right"/>
                              <w:rPr>
                                <w:rFonts w:ascii="Arial" w:hAnsi="Arial" w:cs="Arial"/>
                                <w:color w:val="7F7F7F" w:themeColor="text1" w:themeTint="80"/>
                                <w:sz w:val="10"/>
                                <w:szCs w:val="10"/>
                              </w:rPr>
                            </w:pPr>
                          </w:p>
                          <w:p w14:paraId="2CB8C2AB" w14:textId="77777777" w:rsidR="00F051E1" w:rsidRDefault="00F051E1" w:rsidP="00F051E1">
                            <w:pPr>
                              <w:pStyle w:val="01Fremdtext"/>
                              <w:ind w:right="0"/>
                              <w:jc w:val="right"/>
                              <w:rPr>
                                <w:rFonts w:ascii="Arial" w:hAnsi="Arial" w:cs="Arial"/>
                                <w:color w:val="7F7F7F" w:themeColor="text1" w:themeTint="80"/>
                                <w:sz w:val="10"/>
                                <w:szCs w:val="10"/>
                              </w:rPr>
                            </w:pPr>
                          </w:p>
                          <w:p w14:paraId="4710DC22" w14:textId="77777777" w:rsidR="00F051E1" w:rsidRDefault="00F051E1" w:rsidP="00F051E1">
                            <w:pPr>
                              <w:pStyle w:val="01Fremdtext"/>
                              <w:ind w:right="0"/>
                              <w:jc w:val="right"/>
                              <w:rPr>
                                <w:rFonts w:ascii="Arial" w:hAnsi="Arial" w:cs="Arial"/>
                                <w:color w:val="7F7F7F" w:themeColor="text1" w:themeTint="8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7F7F7F" w:themeColor="text1" w:themeTint="80"/>
                                <w:sz w:val="10"/>
                                <w:szCs w:val="10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" o:spid="_x0000_s1033" type="#_x0000_t202" style="position:absolute;left:0;text-align:left;margin-left:-23.2pt;margin-top:36pt;width:19.55pt;height:66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" filled="f" stroked="f" strokeweight=".5pt">
                <v:textbox inset="0,0,0,0">
                  <w:txbxContent>
                    <w:p w14:paraId="158879A5" w14:textId="77777777" w:rsidR="00F051E1" w:rsidRDefault="00F051E1" w:rsidP="00F051E1">
                      <w:pPr>
                        <w:pStyle w:val="01Fremdtext"/>
                        <w:ind w:right="0"/>
                        <w:jc w:val="right"/>
                        <w:rPr>
                          <w:rFonts w:ascii="Arial" w:hAnsi="Arial" w:cs="Arial"/>
                          <w:color w:val="7F7F7F" w:themeColor="text1" w:themeTint="80"/>
                          <w:sz w:val="10"/>
                          <w:szCs w:val="10"/>
                        </w:rPr>
                      </w:pPr>
                    </w:p>
                    <w:p w14:paraId="2FAF7EAB" w14:textId="77777777" w:rsidR="00F051E1" w:rsidRDefault="00F051E1" w:rsidP="00F051E1">
                      <w:pPr>
                        <w:pStyle w:val="01Fremdtext"/>
                        <w:ind w:right="0"/>
                        <w:jc w:val="right"/>
                        <w:rPr>
                          <w:rFonts w:ascii="Arial" w:hAnsi="Arial" w:cs="Arial"/>
                          <w:color w:val="7F7F7F" w:themeColor="text1" w:themeTint="80"/>
                          <w:sz w:val="10"/>
                          <w:szCs w:val="10"/>
                        </w:rPr>
                      </w:pPr>
                    </w:p>
                    <w:p w14:paraId="7A9B23C9" w14:textId="77777777" w:rsidR="00F051E1" w:rsidRDefault="00F051E1" w:rsidP="00F051E1">
                      <w:pPr>
                        <w:pStyle w:val="01Fremdtext"/>
                        <w:ind w:right="0"/>
                        <w:jc w:val="right"/>
                        <w:rPr>
                          <w:rFonts w:ascii="Arial" w:hAnsi="Arial" w:cs="Arial"/>
                          <w:color w:val="7F7F7F" w:themeColor="text1" w:themeTint="80"/>
                          <w:sz w:val="10"/>
                          <w:szCs w:val="10"/>
                        </w:rPr>
                      </w:pPr>
                    </w:p>
                    <w:p w14:paraId="2CB8C2AB" w14:textId="77777777" w:rsidR="00F051E1" w:rsidRDefault="00F051E1" w:rsidP="00F051E1">
                      <w:pPr>
                        <w:pStyle w:val="01Fremdtext"/>
                        <w:ind w:right="0"/>
                        <w:jc w:val="right"/>
                        <w:rPr>
                          <w:rFonts w:ascii="Arial" w:hAnsi="Arial" w:cs="Arial"/>
                          <w:color w:val="7F7F7F" w:themeColor="text1" w:themeTint="80"/>
                          <w:sz w:val="10"/>
                          <w:szCs w:val="10"/>
                        </w:rPr>
                      </w:pPr>
                    </w:p>
                    <w:p w14:paraId="4710DC22" w14:textId="77777777" w:rsidR="00F051E1" w:rsidRDefault="00F051E1" w:rsidP="00F051E1">
                      <w:pPr>
                        <w:pStyle w:val="01Fremdtext"/>
                        <w:ind w:right="0"/>
                        <w:jc w:val="right"/>
                        <w:rPr>
                          <w:rFonts w:ascii="Arial" w:hAnsi="Arial" w:cs="Arial"/>
                          <w:color w:val="7F7F7F" w:themeColor="text1" w:themeTint="80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color w:val="7F7F7F" w:themeColor="text1" w:themeTint="80"/>
                          <w:sz w:val="10"/>
                          <w:szCs w:val="10"/>
                        </w:rPr>
                        <w:t>5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B32F26">
        <w:rPr>
          <w:noProof/>
          <w:lang w:eastAsia="de-DE"/>
        </w:rPr>
        <w:drawing>
          <wp:anchor distT="0" distB="0" distL="114300" distR="114300" simplePos="0" relativeHeight="251699200" behindDoc="1" locked="1" layoutInCell="1" allowOverlap="1" wp14:anchorId="14D4DA45" wp14:editId="3DCD41BE">
            <wp:simplePos x="0" y="0"/>
            <wp:positionH relativeFrom="column">
              <wp:posOffset>-69404</wp:posOffset>
            </wp:positionH>
            <wp:positionV relativeFrom="paragraph">
              <wp:posOffset>439609</wp:posOffset>
            </wp:positionV>
            <wp:extent cx="5879520" cy="810360"/>
            <wp:effectExtent l="0" t="0" r="6985" b="8890"/>
            <wp:wrapTight wrapText="bothSides">
              <wp:wrapPolygon edited="0">
                <wp:start x="0" y="0"/>
                <wp:lineTo x="0" y="21329"/>
                <wp:lineTo x="21556" y="21329"/>
                <wp:lineTo x="21556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594_kv_18##Schriftwarnung##_000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9520" cy="810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287E">
        <w:t>Hilde Domin: Wozu Lyrik heute (1971)</w:t>
      </w:r>
    </w:p>
    <w:p w14:paraId="296C0574" w14:textId="789633FA" w:rsidR="0016125C" w:rsidRPr="00EB287E" w:rsidRDefault="009675D5" w:rsidP="0016125C">
      <w:pPr>
        <w:pStyle w:val="05QuelleBU"/>
      </w:pPr>
      <w:r w:rsidRPr="009675D5">
        <w:t>Quelle: Hilde Domin: Wozu Lyrik heute. Dichtung und Leser in der gesteuerten Gesellschaft. Fischer Taschenbuch Verlag Frankfurt am Main 2005, S. 28.</w:t>
      </w:r>
    </w:p>
    <w:p w14:paraId="33AA8499" w14:textId="24A5662C" w:rsidR="00A07F49" w:rsidRDefault="00C37EBF" w:rsidP="00001A4A">
      <w:pPr>
        <w:pStyle w:val="02AufgabemNrv12n0"/>
        <w:spacing w:after="240"/>
      </w:pPr>
      <w:r w:rsidRPr="0005377B">
        <w:rPr>
          <w:rStyle w:val="02AufgabeNrZF"/>
        </w:rPr>
        <w:t> </w:t>
      </w:r>
      <w:r>
        <w:rPr>
          <w:rStyle w:val="02AufgabeNrZF"/>
        </w:rPr>
        <w:t>5</w:t>
      </w:r>
      <w:r w:rsidRPr="0005377B">
        <w:rPr>
          <w:rStyle w:val="02AufgabeNrZF"/>
        </w:rPr>
        <w:t> </w:t>
      </w:r>
      <w:r w:rsidRPr="00460CB1">
        <w:tab/>
      </w:r>
      <w:r w:rsidR="00001A4A">
        <w:t xml:space="preserve">Lesen Sie den Textauszug aus Hilde Domins „Wozu Lyrik heute“. </w:t>
      </w:r>
      <w:r w:rsidR="00A529CA">
        <w:t>Erörter</w:t>
      </w:r>
      <w:r w:rsidR="00001A4A">
        <w:t>n Sie diese Position</w:t>
      </w:r>
      <w:r w:rsidR="00A529CA">
        <w:t xml:space="preserve"> auf der Grundlage Ihrer Ergebnisse zu Aufgabe 4</w:t>
      </w:r>
      <w:r w:rsidR="00001A4A">
        <w:t xml:space="preserve">. Beziehen Sie Textbelege aus anderen Gedichten, die Sie zum thematischen Schwerpunkt „Unterwegs sein“ kennengelernt haben, argumentativ </w:t>
      </w:r>
      <w:r w:rsidR="00A529CA">
        <w:t>mit</w:t>
      </w:r>
      <w:r w:rsidR="00001A4A">
        <w:t xml:space="preserve"> ein.</w:t>
      </w:r>
    </w:p>
    <w:p w14:paraId="2D18AA86" w14:textId="243E8293" w:rsidR="009675D5" w:rsidRDefault="009675D5" w:rsidP="009675D5">
      <w:pPr>
        <w:pStyle w:val="02AufgabeSchreibzeilenoText"/>
      </w:pPr>
      <w:r>
        <w:tab/>
      </w:r>
    </w:p>
    <w:p w14:paraId="0D240930" w14:textId="3A812A5D" w:rsidR="009675D5" w:rsidRDefault="009675D5" w:rsidP="009675D5">
      <w:pPr>
        <w:pStyle w:val="02AufgabeSchreibzeilenoText"/>
      </w:pPr>
      <w:r>
        <w:tab/>
      </w:r>
    </w:p>
    <w:p w14:paraId="084306E8" w14:textId="0E6CB2F3" w:rsidR="009675D5" w:rsidRDefault="009675D5" w:rsidP="009675D5">
      <w:pPr>
        <w:pStyle w:val="02AufgabeSchreibzeilenoText"/>
      </w:pPr>
      <w:r>
        <w:tab/>
      </w:r>
    </w:p>
    <w:p w14:paraId="7B19BE62" w14:textId="25A9B8F4" w:rsidR="009675D5" w:rsidRDefault="009675D5" w:rsidP="009675D5">
      <w:pPr>
        <w:pStyle w:val="02AufgabeSchreibzeilenoText"/>
      </w:pPr>
      <w:r>
        <w:tab/>
      </w:r>
    </w:p>
    <w:p w14:paraId="7B292C26" w14:textId="758FA0E4" w:rsidR="009675D5" w:rsidRDefault="009675D5" w:rsidP="009675D5">
      <w:pPr>
        <w:pStyle w:val="02AufgabeSchreibzeilenoText"/>
      </w:pPr>
      <w:r>
        <w:tab/>
      </w:r>
    </w:p>
    <w:p w14:paraId="221C4B08" w14:textId="327743A7" w:rsidR="009675D5" w:rsidRPr="00C37EBF" w:rsidRDefault="009675D5" w:rsidP="009675D5">
      <w:pPr>
        <w:pStyle w:val="02AufgabeSchreibzeilenoText"/>
      </w:pPr>
      <w:r>
        <w:tab/>
      </w:r>
    </w:p>
    <w:sectPr w:rsidR="009675D5" w:rsidRPr="00C37EBF" w:rsidSect="00C90C2D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73152D8" w14:textId="77777777" w:rsidR="00DE771C" w:rsidRDefault="00DE771C" w:rsidP="002236A5">
      <w:r>
        <w:separator/>
      </w:r>
    </w:p>
    <w:p w14:paraId="5A43DDBE" w14:textId="77777777" w:rsidR="00DE771C" w:rsidRDefault="00DE771C"/>
  </w:endnote>
  <w:endnote w:type="continuationSeparator" w:id="0">
    <w:p w14:paraId="78A5D541" w14:textId="77777777" w:rsidR="00DE771C" w:rsidRDefault="00DE771C" w:rsidP="002236A5">
      <w:r>
        <w:continuationSeparator/>
      </w:r>
    </w:p>
    <w:p w14:paraId="0CF31C45" w14:textId="77777777" w:rsidR="00DE771C" w:rsidRDefault="00DE771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2168E1" w:rsidRPr="00C61517" w14:paraId="43D246DD" w14:textId="77777777" w:rsidTr="007F2E9F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66B4DEC0" w14:textId="77777777" w:rsidR="002168E1" w:rsidRDefault="002168E1" w:rsidP="007F2E9F">
          <w:pPr>
            <w:pStyle w:val="09FussText"/>
          </w:pPr>
        </w:p>
      </w:tc>
    </w:tr>
    <w:tr w:rsidR="002168E1" w:rsidRPr="00C61517" w14:paraId="2C1E192A" w14:textId="77777777" w:rsidTr="007F2E9F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74F56153" w14:textId="77777777" w:rsidR="002168E1" w:rsidRPr="00E75E6B" w:rsidRDefault="002168E1" w:rsidP="007F2E9F">
          <w:pPr>
            <w:pStyle w:val="09FussPaginalinks"/>
          </w:pPr>
          <w:r>
            <w:t>2</w:t>
          </w:r>
        </w:p>
      </w:tc>
      <w:tc>
        <w:tcPr>
          <w:tcW w:w="1049" w:type="dxa"/>
          <w:shd w:val="clear" w:color="auto" w:fill="auto"/>
        </w:tcPr>
        <w:p w14:paraId="04A3B394" w14:textId="77777777" w:rsidR="002168E1" w:rsidRPr="00C61517" w:rsidRDefault="002168E1" w:rsidP="007F2E9F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172CE326" w14:textId="77777777" w:rsidR="002168E1" w:rsidRPr="00995692" w:rsidRDefault="002168E1" w:rsidP="007F2E9F">
          <w:pPr>
            <w:pStyle w:val="09Fusslogo"/>
          </w:pPr>
          <w:r>
            <w:rPr>
              <w:noProof/>
            </w:rPr>
            <w:drawing>
              <wp:inline distT="0" distB="0" distL="0" distR="0" wp14:anchorId="34E90147" wp14:editId="69E2C487">
                <wp:extent cx="438150" cy="219075"/>
                <wp:effectExtent l="0" t="0" r="0" b="9525"/>
                <wp:docPr id="2" name="Bild 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3012ECFE" w14:textId="77777777" w:rsidR="002168E1" w:rsidRPr="00C61517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611A8AFD" w14:textId="77777777" w:rsidR="002168E1" w:rsidRPr="001B26AA" w:rsidRDefault="002168E1" w:rsidP="007F2E9F">
          <w:pPr>
            <w:pStyle w:val="09FussText"/>
            <w:spacing w:before="30"/>
          </w:pPr>
          <w:r w:rsidRPr="00CF5FF3">
            <w:t>© Ernst K</w:t>
          </w:r>
          <w:r>
            <w:t>lett Verlag GmbH, Stuttgart 2016</w:t>
          </w:r>
          <w:r w:rsidRPr="00CF5FF3">
            <w:t xml:space="preserve"> | www.klett.de | ISBN 978-3-12-35</w:t>
          </w:r>
          <w:r>
            <w:t>2586-5</w:t>
          </w:r>
        </w:p>
        <w:p w14:paraId="5252E706" w14:textId="77777777" w:rsidR="002168E1" w:rsidRPr="001B26AA" w:rsidRDefault="002168E1" w:rsidP="007F2E9F">
          <w:pPr>
            <w:pStyle w:val="09FussText"/>
          </w:pPr>
          <w:r w:rsidRPr="001B26AA"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14:paraId="5175A639" w14:textId="77777777" w:rsidR="002168E1" w:rsidRPr="00C61517" w:rsidRDefault="002168E1" w:rsidP="007F2E9F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2976B8C4" w14:textId="77777777" w:rsidR="002168E1" w:rsidRDefault="002168E1" w:rsidP="007F2E9F">
          <w:pPr>
            <w:pStyle w:val="09FussText"/>
            <w:spacing w:before="30"/>
          </w:pPr>
          <w:r>
            <w:t>NAME:</w:t>
          </w:r>
          <w:r>
            <w:br/>
          </w:r>
        </w:p>
        <w:p w14:paraId="4A9B0BCC" w14:textId="77777777" w:rsidR="002168E1" w:rsidRPr="001C4596" w:rsidRDefault="002168E1" w:rsidP="007F2E9F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14:paraId="39206DB9" w14:textId="77777777" w:rsidR="002168E1" w:rsidRPr="008428BE" w:rsidRDefault="002168E1" w:rsidP="007F2E9F">
          <w:pPr>
            <w:pStyle w:val="09FussPaginarechts"/>
          </w:pPr>
        </w:p>
      </w:tc>
    </w:tr>
  </w:tbl>
  <w:p w14:paraId="19B83AA0" w14:textId="77777777" w:rsidR="002168E1" w:rsidRPr="00ED5E69" w:rsidRDefault="002168E1" w:rsidP="00093C48"/>
  <w:p w14:paraId="4BADC1D9" w14:textId="77777777" w:rsidR="002168E1" w:rsidRDefault="002168E1" w:rsidP="00093C48"/>
  <w:p w14:paraId="63F284BC" w14:textId="77777777" w:rsidR="002168E1" w:rsidRDefault="002168E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6D0D25" w:rsidRPr="00C61517" w14:paraId="7FFB754F" w14:textId="77777777" w:rsidTr="00A35DAD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05A4025E" w14:textId="77777777" w:rsidR="006D0D25" w:rsidRDefault="006D0D25" w:rsidP="00A35DAD">
          <w:pPr>
            <w:pStyle w:val="09FussText"/>
          </w:pPr>
        </w:p>
      </w:tc>
    </w:tr>
    <w:tr w:rsidR="006D0D25" w:rsidRPr="00C61517" w14:paraId="29890027" w14:textId="77777777" w:rsidTr="00A35DAD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6CD05B7F" w14:textId="77777777" w:rsidR="006D0D25" w:rsidRPr="00C61517" w:rsidRDefault="006D0D25" w:rsidP="00A35DAD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10530476" w14:textId="77777777" w:rsidR="006D0D25" w:rsidRPr="00C61517" w:rsidRDefault="006D0D25" w:rsidP="00A35DAD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5BDED6F1" w14:textId="77777777" w:rsidR="006D0D25" w:rsidRPr="00995692" w:rsidRDefault="006D0D25" w:rsidP="00A35DAD">
          <w:pPr>
            <w:pStyle w:val="09Fusslogo"/>
          </w:pPr>
          <w:r>
            <w:rPr>
              <w:noProof/>
            </w:rPr>
            <w:drawing>
              <wp:inline distT="0" distB="0" distL="0" distR="0" wp14:anchorId="07D7A174" wp14:editId="765984FA">
                <wp:extent cx="438150" cy="219075"/>
                <wp:effectExtent l="0" t="0" r="0" b="9525"/>
                <wp:docPr id="25" name="Grafik 25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0EE8BE9C" w14:textId="77777777" w:rsidR="006D0D25" w:rsidRPr="00C61517" w:rsidRDefault="006D0D25" w:rsidP="00A35DA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11E51F19" w14:textId="77777777" w:rsidR="006D0D25" w:rsidRDefault="006D0D25" w:rsidP="00A35DAD">
          <w:pPr>
            <w:pStyle w:val="09FussText"/>
            <w:spacing w:before="30"/>
          </w:pPr>
          <w:r>
            <w:t>© Ernst Klett Verlag GmbH, Stuttgart 2018 | www.klett.de | ISBN 978-3-12-352594-0</w:t>
          </w:r>
        </w:p>
        <w:p w14:paraId="1DE6ACF2" w14:textId="77777777" w:rsidR="006D0D25" w:rsidRPr="001B26AA" w:rsidRDefault="006D0D25" w:rsidP="00A35DAD">
          <w:pPr>
            <w:pStyle w:val="09FussText"/>
          </w:pPr>
          <w:r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14:paraId="35856F7F" w14:textId="77777777" w:rsidR="006D0D25" w:rsidRPr="00C61517" w:rsidRDefault="006D0D25" w:rsidP="00A35DAD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5B131BB9" w14:textId="77777777" w:rsidR="006D0D25" w:rsidRDefault="006D0D25" w:rsidP="00A35DAD">
          <w:pPr>
            <w:pStyle w:val="09FussText"/>
            <w:spacing w:before="30"/>
          </w:pPr>
          <w:r>
            <w:t>NAME:</w:t>
          </w:r>
          <w:r>
            <w:br/>
          </w:r>
        </w:p>
        <w:p w14:paraId="071B7814" w14:textId="77777777" w:rsidR="006D0D25" w:rsidRPr="001C4596" w:rsidRDefault="006D0D25" w:rsidP="00A35DAD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14:paraId="43DA5202" w14:textId="77777777" w:rsidR="006D0D25" w:rsidRPr="00E75E6B" w:rsidRDefault="006D0D25" w:rsidP="00A35DAD">
          <w:pPr>
            <w:pStyle w:val="09FussPaginarechts"/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F051E1">
            <w:t>1</w:t>
          </w:r>
          <w:r>
            <w:fldChar w:fldCharType="end"/>
          </w:r>
        </w:p>
      </w:tc>
    </w:tr>
  </w:tbl>
  <w:p w14:paraId="5A1B00E8" w14:textId="77777777" w:rsidR="002168E1" w:rsidRDefault="002168E1" w:rsidP="00A061E2">
    <w:pPr>
      <w:pStyle w:val="zzAbstand1p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598516" w14:textId="77777777" w:rsidR="0032371C" w:rsidRDefault="0032371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088D95" w14:textId="77777777" w:rsidR="00DE771C" w:rsidRDefault="00DE771C" w:rsidP="002236A5">
      <w:r>
        <w:separator/>
      </w:r>
    </w:p>
    <w:p w14:paraId="232C5D14" w14:textId="77777777" w:rsidR="00DE771C" w:rsidRDefault="00DE771C"/>
  </w:footnote>
  <w:footnote w:type="continuationSeparator" w:id="0">
    <w:p w14:paraId="0A6FE407" w14:textId="77777777" w:rsidR="00DE771C" w:rsidRDefault="00DE771C" w:rsidP="002236A5">
      <w:r>
        <w:continuationSeparator/>
      </w:r>
    </w:p>
    <w:p w14:paraId="018BA3C2" w14:textId="77777777" w:rsidR="00DE771C" w:rsidRDefault="00DE771C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2168E1" w:rsidRPr="00C61517" w14:paraId="4CF1F34D" w14:textId="7777777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1A16CBF1" w14:textId="77777777" w:rsidR="002168E1" w:rsidRPr="00C61517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779A94BE" w14:textId="77777777" w:rsidR="002168E1" w:rsidRPr="00C61517" w:rsidRDefault="002168E1" w:rsidP="000D7BA7">
          <w:pPr>
            <w:pStyle w:val="09KopfKV0"/>
            <w:rPr>
              <w:sz w:val="16"/>
              <w:szCs w:val="16"/>
            </w:rPr>
          </w:pPr>
          <w:r w:rsidRPr="00717897">
            <w:t>KV</w:t>
          </w:r>
          <w:r>
            <w:t xml:space="preserve"> 16</w:t>
          </w:r>
          <w:r w:rsidRPr="00C61517">
            <w:rPr>
              <w:sz w:val="16"/>
              <w:szCs w:val="16"/>
            </w:rPr>
            <w:tab/>
          </w:r>
          <w:r w:rsidRPr="00666E32">
            <w:t>fakultativ</w:t>
          </w:r>
          <w:r w:rsidRPr="00C61517">
            <w:rPr>
              <w:sz w:val="16"/>
              <w:szCs w:val="16"/>
            </w:rPr>
            <w:tab/>
          </w:r>
          <w:r w:rsidRPr="00E030B1">
            <w:rPr>
              <w:sz w:val="16"/>
              <w:szCs w:val="16"/>
            </w:rPr>
            <w:fldChar w:fldCharType="begin"/>
          </w:r>
          <w:r w:rsidRPr="00E030B1">
            <w:rPr>
              <w:sz w:val="16"/>
              <w:szCs w:val="16"/>
            </w:rPr>
            <w:instrText>PAGE   \* MERGEFORMAT</w:instrText>
          </w:r>
          <w:r w:rsidRPr="00E030B1">
            <w:rPr>
              <w:sz w:val="16"/>
              <w:szCs w:val="16"/>
            </w:rPr>
            <w:fldChar w:fldCharType="separate"/>
          </w:r>
          <w:r w:rsidR="00F06D76">
            <w:rPr>
              <w:noProof/>
              <w:sz w:val="16"/>
              <w:szCs w:val="16"/>
            </w:rPr>
            <w:t>3</w:t>
          </w:r>
          <w:r w:rsidRPr="00E030B1">
            <w:rPr>
              <w:sz w:val="16"/>
              <w:szCs w:val="16"/>
            </w:rPr>
            <w:fldChar w:fldCharType="end"/>
          </w:r>
          <w:r w:rsidRPr="00141B60">
            <w:t>/</w:t>
          </w:r>
          <w:r w:rsidR="00A35F49">
            <w:rPr>
              <w:noProof/>
            </w:rPr>
            <w:fldChar w:fldCharType="begin"/>
          </w:r>
          <w:r w:rsidR="00A35F49">
            <w:rPr>
              <w:noProof/>
            </w:rPr>
            <w:instrText xml:space="preserve"> NUMPAGES   \* MERGEFORMAT </w:instrText>
          </w:r>
          <w:r w:rsidR="00A35F49">
            <w:rPr>
              <w:noProof/>
            </w:rPr>
            <w:fldChar w:fldCharType="separate"/>
          </w:r>
          <w:r w:rsidR="00F06D76">
            <w:rPr>
              <w:noProof/>
            </w:rPr>
            <w:t>3</w:t>
          </w:r>
          <w:r w:rsidR="00A35F49">
            <w:rPr>
              <w:noProof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00494612" w14:textId="77777777" w:rsidR="002168E1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1611DC8F" w14:textId="77777777" w:rsidR="002168E1" w:rsidRPr="00C61517" w:rsidRDefault="002168E1" w:rsidP="007F2E9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46472062" w14:textId="77777777" w:rsidR="002168E1" w:rsidRPr="008C45EC" w:rsidRDefault="002168E1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IV</w:t>
          </w:r>
          <w:r w:rsidRPr="008C45EC">
            <w:rPr>
              <w:rFonts w:cs="Arial"/>
              <w:lang w:eastAsia="zh-CN"/>
            </w:rPr>
            <w:t>:</w:t>
          </w:r>
        </w:p>
        <w:p w14:paraId="31B22DEB" w14:textId="77777777" w:rsidR="002168E1" w:rsidRPr="008C45EC" w:rsidRDefault="002168E1" w:rsidP="007F2E9F">
          <w:pPr>
            <w:pStyle w:val="09KopfKolumnentitel0"/>
            <w:rPr>
              <w:rFonts w:cs="Arial"/>
              <w:lang w:eastAsia="zh-CN"/>
            </w:rPr>
          </w:pPr>
          <w:r w:rsidRPr="00A70B20">
            <w:rPr>
              <w:rFonts w:cs="Arial"/>
              <w:lang w:eastAsia="zh-CN"/>
            </w:rPr>
            <w:t>Differenzierung des Textverständnisses</w:t>
          </w:r>
        </w:p>
      </w:tc>
      <w:tc>
        <w:tcPr>
          <w:tcW w:w="3402" w:type="dxa"/>
          <w:shd w:val="clear" w:color="auto" w:fill="auto"/>
          <w:vAlign w:val="bottom"/>
        </w:tcPr>
        <w:p w14:paraId="1B986604" w14:textId="77777777" w:rsidR="002168E1" w:rsidRDefault="002168E1" w:rsidP="00E556E9">
          <w:pPr>
            <w:pStyle w:val="09KopfKolumnentitel0"/>
          </w:pPr>
          <w:r w:rsidRPr="00E556E9">
            <w:t xml:space="preserve">E.T.A. Hoffmann: </w:t>
          </w:r>
        </w:p>
        <w:p w14:paraId="408E7288" w14:textId="77777777" w:rsidR="002168E1" w:rsidRPr="008C45EC" w:rsidRDefault="002168E1" w:rsidP="00E556E9">
          <w:pPr>
            <w:pStyle w:val="09KopfKolumnentitelfett"/>
            <w:rPr>
              <w:rFonts w:cs="Arial"/>
              <w:lang w:eastAsia="zh-CN"/>
            </w:rPr>
          </w:pPr>
          <w:r w:rsidRPr="00E556E9">
            <w:t>Der goldene Topf</w:t>
          </w:r>
        </w:p>
      </w:tc>
      <w:tc>
        <w:tcPr>
          <w:tcW w:w="1020" w:type="dxa"/>
          <w:shd w:val="clear" w:color="auto" w:fill="auto"/>
          <w:vAlign w:val="bottom"/>
        </w:tcPr>
        <w:p w14:paraId="33CCA565" w14:textId="77777777" w:rsidR="002168E1" w:rsidRPr="00C61517" w:rsidRDefault="002168E1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790FA21E" w14:textId="77777777" w:rsidR="002168E1" w:rsidRDefault="002168E1" w:rsidP="000F1D2C"/>
  <w:p w14:paraId="67CB4E3C" w14:textId="77777777" w:rsidR="002168E1" w:rsidRDefault="002168E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2168E1" w:rsidRPr="00C61517" w14:paraId="62AEDDA2" w14:textId="7777777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7BCF79E1" w14:textId="77777777" w:rsidR="002168E1" w:rsidRPr="00C61517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6183AFA3" w14:textId="11E8AAE6" w:rsidR="002168E1" w:rsidRPr="00C61517" w:rsidRDefault="002168E1" w:rsidP="00F15E21">
          <w:pPr>
            <w:pStyle w:val="09KopfKV0"/>
            <w:rPr>
              <w:sz w:val="16"/>
              <w:szCs w:val="16"/>
            </w:rPr>
          </w:pPr>
          <w:r w:rsidRPr="00717897">
            <w:t xml:space="preserve">KV </w:t>
          </w:r>
          <w:r w:rsidR="006600EC">
            <w:t>1</w:t>
          </w:r>
          <w:r w:rsidR="00EF0F04">
            <w:t>8</w:t>
          </w:r>
          <w:r w:rsidRPr="00C61517">
            <w:rPr>
              <w:sz w:val="16"/>
              <w:szCs w:val="16"/>
            </w:rPr>
            <w:tab/>
          </w:r>
          <w:r w:rsidR="005F2C82" w:rsidRPr="005F2C82">
            <w:rPr>
              <w:rStyle w:val="09KopfText8ptnegfett"/>
            </w:rPr>
            <w:t>fakultativ</w:t>
          </w:r>
          <w:r w:rsidRPr="00A65ED0">
            <w:rPr>
              <w:rStyle w:val="09KopfText8ptnegfett"/>
            </w:rPr>
            <w:tab/>
          </w:r>
          <w:r>
            <w:rPr>
              <w:rStyle w:val="09KopfText8ptneg"/>
            </w:rPr>
            <w:t>1</w:t>
          </w:r>
          <w:r w:rsidRPr="00A65ED0">
            <w:rPr>
              <w:rStyle w:val="09KopfText8ptneg"/>
            </w:rPr>
            <w:t>/</w:t>
          </w:r>
          <w:r w:rsidR="00A83042">
            <w:rPr>
              <w:rStyle w:val="09KopfText8ptneg"/>
            </w:rPr>
            <w:t>2</w:t>
          </w:r>
        </w:p>
      </w:tc>
      <w:tc>
        <w:tcPr>
          <w:tcW w:w="252" w:type="dxa"/>
          <w:shd w:val="clear" w:color="auto" w:fill="auto"/>
          <w:vAlign w:val="bottom"/>
        </w:tcPr>
        <w:p w14:paraId="13F5E6A5" w14:textId="77777777" w:rsidR="002168E1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5B9E0708" w14:textId="77777777" w:rsidR="002168E1" w:rsidRPr="00C61517" w:rsidRDefault="002168E1" w:rsidP="007F2E9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5880957F" w14:textId="792F44AC" w:rsidR="008420AB" w:rsidRPr="008C45EC" w:rsidRDefault="008420AB" w:rsidP="008420A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190D6F">
            <w:rPr>
              <w:rFonts w:cs="Arial"/>
              <w:lang w:eastAsia="zh-CN"/>
            </w:rPr>
            <w:t>V</w:t>
          </w:r>
          <w:r w:rsidR="00DB72F8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14:paraId="57F40FF0" w14:textId="60875473" w:rsidR="002168E1" w:rsidRPr="008C45EC" w:rsidRDefault="00DB72F8" w:rsidP="008420AB">
          <w:pPr>
            <w:pStyle w:val="09KopfKolumnentitel0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Im Exil</w:t>
          </w:r>
        </w:p>
      </w:tc>
      <w:tc>
        <w:tcPr>
          <w:tcW w:w="3402" w:type="dxa"/>
          <w:shd w:val="clear" w:color="auto" w:fill="auto"/>
          <w:vAlign w:val="bottom"/>
        </w:tcPr>
        <w:p w14:paraId="143E0CD2" w14:textId="77777777" w:rsidR="0032371C" w:rsidRPr="003011EA" w:rsidRDefault="0032371C" w:rsidP="0032371C">
          <w:pPr>
            <w:pStyle w:val="09KopfKolumnentitel0"/>
            <w:rPr>
              <w:b/>
            </w:rPr>
          </w:pPr>
          <w:r>
            <w:rPr>
              <w:b/>
            </w:rPr>
            <w:t>u</w:t>
          </w:r>
          <w:r w:rsidRPr="003011EA">
            <w:rPr>
              <w:b/>
            </w:rPr>
            <w:t>nterwegs sein</w:t>
          </w:r>
        </w:p>
        <w:p w14:paraId="2AB90440" w14:textId="2B7E9255" w:rsidR="002168E1" w:rsidRPr="008C45EC" w:rsidRDefault="0032371C" w:rsidP="0032371C">
          <w:pPr>
            <w:pStyle w:val="09KopfKolumnentitelfett"/>
            <w:rPr>
              <w:rFonts w:cs="Arial"/>
              <w:lang w:eastAsia="zh-CN"/>
            </w:rPr>
          </w:pPr>
          <w:r>
            <w:rPr>
              <w:b w:val="0"/>
            </w:rPr>
            <w:t>Lyrik vom Barock bis zur Gegenwart</w:t>
          </w:r>
        </w:p>
      </w:tc>
      <w:tc>
        <w:tcPr>
          <w:tcW w:w="1020" w:type="dxa"/>
          <w:shd w:val="clear" w:color="auto" w:fill="auto"/>
          <w:vAlign w:val="bottom"/>
        </w:tcPr>
        <w:p w14:paraId="16E4CD90" w14:textId="77777777" w:rsidR="002168E1" w:rsidRPr="00C61517" w:rsidRDefault="002168E1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69798543" w14:textId="77777777" w:rsidR="002168E1" w:rsidRDefault="002168E1"/>
  <w:p w14:paraId="75FA4D61" w14:textId="77777777" w:rsidR="002168E1" w:rsidRDefault="002168E1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B5DCEF0" w14:textId="77777777" w:rsidR="0032371C" w:rsidRDefault="0032371C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1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7ED38F2"/>
    <w:multiLevelType w:val="hybridMultilevel"/>
    <w:tmpl w:val="990CE03E"/>
    <w:lvl w:ilvl="0" w:tplc="84B6CF8A">
      <w:start w:val="1"/>
      <w:numFmt w:val="lowerLetter"/>
      <w:lvlText w:val="%1)"/>
      <w:lvlJc w:val="left"/>
      <w:pPr>
        <w:ind w:left="-15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570" w:hanging="360"/>
      </w:pPr>
    </w:lvl>
    <w:lvl w:ilvl="2" w:tplc="0407001B" w:tentative="1">
      <w:start w:val="1"/>
      <w:numFmt w:val="lowerRoman"/>
      <w:lvlText w:val="%3."/>
      <w:lvlJc w:val="right"/>
      <w:pPr>
        <w:ind w:left="1290" w:hanging="180"/>
      </w:pPr>
    </w:lvl>
    <w:lvl w:ilvl="3" w:tplc="0407000F" w:tentative="1">
      <w:start w:val="1"/>
      <w:numFmt w:val="decimal"/>
      <w:lvlText w:val="%4."/>
      <w:lvlJc w:val="left"/>
      <w:pPr>
        <w:ind w:left="2010" w:hanging="360"/>
      </w:pPr>
    </w:lvl>
    <w:lvl w:ilvl="4" w:tplc="04070019" w:tentative="1">
      <w:start w:val="1"/>
      <w:numFmt w:val="lowerLetter"/>
      <w:lvlText w:val="%5."/>
      <w:lvlJc w:val="left"/>
      <w:pPr>
        <w:ind w:left="2730" w:hanging="360"/>
      </w:pPr>
    </w:lvl>
    <w:lvl w:ilvl="5" w:tplc="0407001B" w:tentative="1">
      <w:start w:val="1"/>
      <w:numFmt w:val="lowerRoman"/>
      <w:lvlText w:val="%6."/>
      <w:lvlJc w:val="right"/>
      <w:pPr>
        <w:ind w:left="3450" w:hanging="180"/>
      </w:pPr>
    </w:lvl>
    <w:lvl w:ilvl="6" w:tplc="0407000F" w:tentative="1">
      <w:start w:val="1"/>
      <w:numFmt w:val="decimal"/>
      <w:lvlText w:val="%7."/>
      <w:lvlJc w:val="left"/>
      <w:pPr>
        <w:ind w:left="4170" w:hanging="360"/>
      </w:pPr>
    </w:lvl>
    <w:lvl w:ilvl="7" w:tplc="04070019" w:tentative="1">
      <w:start w:val="1"/>
      <w:numFmt w:val="lowerLetter"/>
      <w:lvlText w:val="%8."/>
      <w:lvlJc w:val="left"/>
      <w:pPr>
        <w:ind w:left="4890" w:hanging="360"/>
      </w:pPr>
    </w:lvl>
    <w:lvl w:ilvl="8" w:tplc="0407001B" w:tentative="1">
      <w:start w:val="1"/>
      <w:numFmt w:val="lowerRoman"/>
      <w:lvlText w:val="%9."/>
      <w:lvlJc w:val="right"/>
      <w:pPr>
        <w:ind w:left="5610" w:hanging="180"/>
      </w:pPr>
    </w:lvl>
  </w:abstractNum>
  <w:abstractNum w:abstractNumId="14">
    <w:nsid w:val="411C214E"/>
    <w:multiLevelType w:val="multilevel"/>
    <w:tmpl w:val="02D64416"/>
    <w:numStyleLink w:val="KlettAufzStrich-5"/>
  </w:abstractNum>
  <w:abstractNum w:abstractNumId="15">
    <w:nsid w:val="4CE250D8"/>
    <w:multiLevelType w:val="hybridMultilevel"/>
    <w:tmpl w:val="20EA2EA2"/>
    <w:lvl w:ilvl="0" w:tplc="AB2E785A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4"/>
  </w:num>
  <w:num w:numId="13">
    <w:abstractNumId w:val="11"/>
  </w:num>
  <w:num w:numId="14">
    <w:abstractNumId w:val="15"/>
  </w:num>
  <w:num w:numId="15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consecutiveHyphenLimit w:val="3"/>
  <w:hyphenationZone w:val="340"/>
  <w:characterSpacingControl w:val="doNotCompress"/>
  <w:hdrShapeDefaults>
    <o:shapedefaults v:ext="edit" spidmax="22529" style="mso-height-relative:margin" fillcolor="white" strokecolor="none [3213]">
      <v:fill color="white"/>
      <v:stroke color="none [3213]" weight=".5pt"/>
      <o:colormru v:ext="edit" colors="fuchsia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15E2"/>
    <w:rsid w:val="00000CAB"/>
    <w:rsid w:val="00001A4A"/>
    <w:rsid w:val="00002AF3"/>
    <w:rsid w:val="00005A7F"/>
    <w:rsid w:val="00007813"/>
    <w:rsid w:val="00007DB7"/>
    <w:rsid w:val="000157D0"/>
    <w:rsid w:val="00016B3E"/>
    <w:rsid w:val="00017387"/>
    <w:rsid w:val="00017BA6"/>
    <w:rsid w:val="0002101B"/>
    <w:rsid w:val="00023C34"/>
    <w:rsid w:val="00036ADB"/>
    <w:rsid w:val="0004690C"/>
    <w:rsid w:val="0005377B"/>
    <w:rsid w:val="00064F61"/>
    <w:rsid w:val="000740A4"/>
    <w:rsid w:val="00076D79"/>
    <w:rsid w:val="0008565B"/>
    <w:rsid w:val="000878BF"/>
    <w:rsid w:val="00091CAD"/>
    <w:rsid w:val="00093C48"/>
    <w:rsid w:val="000A08F6"/>
    <w:rsid w:val="000B219C"/>
    <w:rsid w:val="000B263C"/>
    <w:rsid w:val="000B2891"/>
    <w:rsid w:val="000B2D6E"/>
    <w:rsid w:val="000B66C4"/>
    <w:rsid w:val="000C263E"/>
    <w:rsid w:val="000D1205"/>
    <w:rsid w:val="000D7BA7"/>
    <w:rsid w:val="000E4DE9"/>
    <w:rsid w:val="000E540A"/>
    <w:rsid w:val="000F1D2C"/>
    <w:rsid w:val="000F27F3"/>
    <w:rsid w:val="00101776"/>
    <w:rsid w:val="001122F8"/>
    <w:rsid w:val="00123448"/>
    <w:rsid w:val="0013029B"/>
    <w:rsid w:val="00140F0F"/>
    <w:rsid w:val="00141F18"/>
    <w:rsid w:val="0014240F"/>
    <w:rsid w:val="00144428"/>
    <w:rsid w:val="001451A7"/>
    <w:rsid w:val="001472D4"/>
    <w:rsid w:val="0015288C"/>
    <w:rsid w:val="0015448D"/>
    <w:rsid w:val="00154F8A"/>
    <w:rsid w:val="001550CC"/>
    <w:rsid w:val="0016125C"/>
    <w:rsid w:val="00162882"/>
    <w:rsid w:val="0018303D"/>
    <w:rsid w:val="00183A08"/>
    <w:rsid w:val="00187C27"/>
    <w:rsid w:val="00190D6F"/>
    <w:rsid w:val="001941B3"/>
    <w:rsid w:val="001945FF"/>
    <w:rsid w:val="001967F8"/>
    <w:rsid w:val="001A0CE0"/>
    <w:rsid w:val="001A1AAA"/>
    <w:rsid w:val="001A59DA"/>
    <w:rsid w:val="001A6453"/>
    <w:rsid w:val="001B0D2C"/>
    <w:rsid w:val="001B4EF4"/>
    <w:rsid w:val="001B59B7"/>
    <w:rsid w:val="001C14C9"/>
    <w:rsid w:val="001C1BA5"/>
    <w:rsid w:val="001C210F"/>
    <w:rsid w:val="001C5064"/>
    <w:rsid w:val="001C562F"/>
    <w:rsid w:val="001C6AB4"/>
    <w:rsid w:val="001E4CDB"/>
    <w:rsid w:val="001E7005"/>
    <w:rsid w:val="001F32D8"/>
    <w:rsid w:val="001F33D6"/>
    <w:rsid w:val="00202398"/>
    <w:rsid w:val="00215816"/>
    <w:rsid w:val="002168E1"/>
    <w:rsid w:val="00216D2B"/>
    <w:rsid w:val="002206C9"/>
    <w:rsid w:val="00222D16"/>
    <w:rsid w:val="002236A5"/>
    <w:rsid w:val="002242DF"/>
    <w:rsid w:val="00225035"/>
    <w:rsid w:val="0022749F"/>
    <w:rsid w:val="00231F12"/>
    <w:rsid w:val="0024232E"/>
    <w:rsid w:val="002432EE"/>
    <w:rsid w:val="002475C2"/>
    <w:rsid w:val="002501C2"/>
    <w:rsid w:val="00262B28"/>
    <w:rsid w:val="002719CC"/>
    <w:rsid w:val="00273D54"/>
    <w:rsid w:val="0028068C"/>
    <w:rsid w:val="0029563F"/>
    <w:rsid w:val="00295E3B"/>
    <w:rsid w:val="002B175A"/>
    <w:rsid w:val="002B2755"/>
    <w:rsid w:val="002B5F8F"/>
    <w:rsid w:val="002C68C0"/>
    <w:rsid w:val="002D6505"/>
    <w:rsid w:val="002D7B27"/>
    <w:rsid w:val="002E3C34"/>
    <w:rsid w:val="002E7935"/>
    <w:rsid w:val="002E7AB2"/>
    <w:rsid w:val="002F1386"/>
    <w:rsid w:val="002F3AAA"/>
    <w:rsid w:val="002F6FB3"/>
    <w:rsid w:val="00302A97"/>
    <w:rsid w:val="0030700E"/>
    <w:rsid w:val="0032371C"/>
    <w:rsid w:val="0032653D"/>
    <w:rsid w:val="0033182D"/>
    <w:rsid w:val="00332A65"/>
    <w:rsid w:val="00333F0D"/>
    <w:rsid w:val="0033588F"/>
    <w:rsid w:val="003358D8"/>
    <w:rsid w:val="00344D28"/>
    <w:rsid w:val="003450CC"/>
    <w:rsid w:val="00355BAD"/>
    <w:rsid w:val="00362651"/>
    <w:rsid w:val="00362779"/>
    <w:rsid w:val="00362AE3"/>
    <w:rsid w:val="00376339"/>
    <w:rsid w:val="003810DA"/>
    <w:rsid w:val="003820E7"/>
    <w:rsid w:val="00383449"/>
    <w:rsid w:val="003902DA"/>
    <w:rsid w:val="00397EFC"/>
    <w:rsid w:val="003A1CF2"/>
    <w:rsid w:val="003C02D3"/>
    <w:rsid w:val="003C1F70"/>
    <w:rsid w:val="003D6AA2"/>
    <w:rsid w:val="003E3367"/>
    <w:rsid w:val="003E46FA"/>
    <w:rsid w:val="003F147C"/>
    <w:rsid w:val="00400909"/>
    <w:rsid w:val="00410F2C"/>
    <w:rsid w:val="0041381D"/>
    <w:rsid w:val="00415E29"/>
    <w:rsid w:val="004202E9"/>
    <w:rsid w:val="00423A4D"/>
    <w:rsid w:val="0043269A"/>
    <w:rsid w:val="0043358A"/>
    <w:rsid w:val="004338D1"/>
    <w:rsid w:val="00434F55"/>
    <w:rsid w:val="0043733A"/>
    <w:rsid w:val="00441428"/>
    <w:rsid w:val="00441969"/>
    <w:rsid w:val="00441AB8"/>
    <w:rsid w:val="00445FF0"/>
    <w:rsid w:val="00451EB3"/>
    <w:rsid w:val="00457ED5"/>
    <w:rsid w:val="00460CB1"/>
    <w:rsid w:val="004647AE"/>
    <w:rsid w:val="00465DEF"/>
    <w:rsid w:val="004712D3"/>
    <w:rsid w:val="00471BC1"/>
    <w:rsid w:val="00472722"/>
    <w:rsid w:val="00474D4F"/>
    <w:rsid w:val="00481BBD"/>
    <w:rsid w:val="00482299"/>
    <w:rsid w:val="004822AC"/>
    <w:rsid w:val="004829B1"/>
    <w:rsid w:val="00484C13"/>
    <w:rsid w:val="00486749"/>
    <w:rsid w:val="00487CFC"/>
    <w:rsid w:val="00492786"/>
    <w:rsid w:val="0049283A"/>
    <w:rsid w:val="0049431F"/>
    <w:rsid w:val="00497558"/>
    <w:rsid w:val="004B2CA4"/>
    <w:rsid w:val="004B6A4F"/>
    <w:rsid w:val="004C054E"/>
    <w:rsid w:val="004F13A3"/>
    <w:rsid w:val="004F7E18"/>
    <w:rsid w:val="00505510"/>
    <w:rsid w:val="00505FD0"/>
    <w:rsid w:val="005077A6"/>
    <w:rsid w:val="005132F3"/>
    <w:rsid w:val="00522AB2"/>
    <w:rsid w:val="0052492B"/>
    <w:rsid w:val="00524D48"/>
    <w:rsid w:val="005367A8"/>
    <w:rsid w:val="005429AF"/>
    <w:rsid w:val="00544D92"/>
    <w:rsid w:val="00546841"/>
    <w:rsid w:val="00547033"/>
    <w:rsid w:val="00561B23"/>
    <w:rsid w:val="005641F7"/>
    <w:rsid w:val="005662A4"/>
    <w:rsid w:val="00566F0C"/>
    <w:rsid w:val="005809F3"/>
    <w:rsid w:val="00583842"/>
    <w:rsid w:val="005841D3"/>
    <w:rsid w:val="0059156F"/>
    <w:rsid w:val="0059276F"/>
    <w:rsid w:val="00593B43"/>
    <w:rsid w:val="005A2DFC"/>
    <w:rsid w:val="005A7946"/>
    <w:rsid w:val="005B2061"/>
    <w:rsid w:val="005B2307"/>
    <w:rsid w:val="005B36DF"/>
    <w:rsid w:val="005B4A72"/>
    <w:rsid w:val="005C0C32"/>
    <w:rsid w:val="005C19D0"/>
    <w:rsid w:val="005D0F2D"/>
    <w:rsid w:val="005D754C"/>
    <w:rsid w:val="005F2C82"/>
    <w:rsid w:val="0060020E"/>
    <w:rsid w:val="00601609"/>
    <w:rsid w:val="00606E62"/>
    <w:rsid w:val="006136F4"/>
    <w:rsid w:val="006138EE"/>
    <w:rsid w:val="00621096"/>
    <w:rsid w:val="00624292"/>
    <w:rsid w:val="00630935"/>
    <w:rsid w:val="00631789"/>
    <w:rsid w:val="00633269"/>
    <w:rsid w:val="006340F7"/>
    <w:rsid w:val="006374FE"/>
    <w:rsid w:val="006420B3"/>
    <w:rsid w:val="006527FD"/>
    <w:rsid w:val="006542FE"/>
    <w:rsid w:val="006600EC"/>
    <w:rsid w:val="006608B6"/>
    <w:rsid w:val="006624CA"/>
    <w:rsid w:val="0066322F"/>
    <w:rsid w:val="0066471B"/>
    <w:rsid w:val="00664D18"/>
    <w:rsid w:val="00666E32"/>
    <w:rsid w:val="00671A3F"/>
    <w:rsid w:val="00677327"/>
    <w:rsid w:val="00681DF5"/>
    <w:rsid w:val="0068698A"/>
    <w:rsid w:val="00686EB0"/>
    <w:rsid w:val="006915E2"/>
    <w:rsid w:val="00692217"/>
    <w:rsid w:val="006A44DF"/>
    <w:rsid w:val="006C1D59"/>
    <w:rsid w:val="006C3734"/>
    <w:rsid w:val="006C4975"/>
    <w:rsid w:val="006C6342"/>
    <w:rsid w:val="006C7DC6"/>
    <w:rsid w:val="006D0C62"/>
    <w:rsid w:val="006D0D25"/>
    <w:rsid w:val="006D370D"/>
    <w:rsid w:val="006D419D"/>
    <w:rsid w:val="006E2210"/>
    <w:rsid w:val="006E2D10"/>
    <w:rsid w:val="006E6199"/>
    <w:rsid w:val="006F7ABD"/>
    <w:rsid w:val="00700033"/>
    <w:rsid w:val="00702B4D"/>
    <w:rsid w:val="007055F8"/>
    <w:rsid w:val="00716CA6"/>
    <w:rsid w:val="0072477E"/>
    <w:rsid w:val="007362B4"/>
    <w:rsid w:val="00740D0E"/>
    <w:rsid w:val="00741705"/>
    <w:rsid w:val="00761246"/>
    <w:rsid w:val="0077022C"/>
    <w:rsid w:val="0077112E"/>
    <w:rsid w:val="00773C94"/>
    <w:rsid w:val="00774276"/>
    <w:rsid w:val="00777839"/>
    <w:rsid w:val="0078040B"/>
    <w:rsid w:val="007919D6"/>
    <w:rsid w:val="007946A6"/>
    <w:rsid w:val="007A152B"/>
    <w:rsid w:val="007A1999"/>
    <w:rsid w:val="007A1AEE"/>
    <w:rsid w:val="007A3AF0"/>
    <w:rsid w:val="007A3F80"/>
    <w:rsid w:val="007B13E9"/>
    <w:rsid w:val="007B4838"/>
    <w:rsid w:val="007B71AA"/>
    <w:rsid w:val="007C1457"/>
    <w:rsid w:val="007C3BD9"/>
    <w:rsid w:val="007C4EDA"/>
    <w:rsid w:val="007D1ABF"/>
    <w:rsid w:val="007E052D"/>
    <w:rsid w:val="007E3776"/>
    <w:rsid w:val="007F2E9F"/>
    <w:rsid w:val="007F31C4"/>
    <w:rsid w:val="007F505E"/>
    <w:rsid w:val="007F7B19"/>
    <w:rsid w:val="00800183"/>
    <w:rsid w:val="00800CCE"/>
    <w:rsid w:val="00806387"/>
    <w:rsid w:val="00813842"/>
    <w:rsid w:val="0081471E"/>
    <w:rsid w:val="00815155"/>
    <w:rsid w:val="008162EE"/>
    <w:rsid w:val="0082005B"/>
    <w:rsid w:val="0082160C"/>
    <w:rsid w:val="008232B6"/>
    <w:rsid w:val="00827A73"/>
    <w:rsid w:val="00836303"/>
    <w:rsid w:val="008420AB"/>
    <w:rsid w:val="00843E23"/>
    <w:rsid w:val="00847334"/>
    <w:rsid w:val="008517E8"/>
    <w:rsid w:val="00857036"/>
    <w:rsid w:val="00861C71"/>
    <w:rsid w:val="00864FE2"/>
    <w:rsid w:val="00866035"/>
    <w:rsid w:val="0088116F"/>
    <w:rsid w:val="00881596"/>
    <w:rsid w:val="00881CBE"/>
    <w:rsid w:val="00885248"/>
    <w:rsid w:val="00887558"/>
    <w:rsid w:val="0089205B"/>
    <w:rsid w:val="00895CBD"/>
    <w:rsid w:val="00897640"/>
    <w:rsid w:val="008A5C31"/>
    <w:rsid w:val="008B1B91"/>
    <w:rsid w:val="008C20EB"/>
    <w:rsid w:val="008C2B9B"/>
    <w:rsid w:val="008C74E7"/>
    <w:rsid w:val="008D01F3"/>
    <w:rsid w:val="008D1680"/>
    <w:rsid w:val="008D7F65"/>
    <w:rsid w:val="008E0752"/>
    <w:rsid w:val="008E348E"/>
    <w:rsid w:val="008E5D4C"/>
    <w:rsid w:val="008E7375"/>
    <w:rsid w:val="008F1244"/>
    <w:rsid w:val="008F763D"/>
    <w:rsid w:val="009006A1"/>
    <w:rsid w:val="009020F7"/>
    <w:rsid w:val="009025DC"/>
    <w:rsid w:val="00904020"/>
    <w:rsid w:val="009152DA"/>
    <w:rsid w:val="00917880"/>
    <w:rsid w:val="00917B0D"/>
    <w:rsid w:val="009200C6"/>
    <w:rsid w:val="00924067"/>
    <w:rsid w:val="00927EB3"/>
    <w:rsid w:val="00946E99"/>
    <w:rsid w:val="009471F2"/>
    <w:rsid w:val="00950F67"/>
    <w:rsid w:val="009568D8"/>
    <w:rsid w:val="00957E91"/>
    <w:rsid w:val="00960DBB"/>
    <w:rsid w:val="009621D7"/>
    <w:rsid w:val="009675D5"/>
    <w:rsid w:val="0096783A"/>
    <w:rsid w:val="00972294"/>
    <w:rsid w:val="00976219"/>
    <w:rsid w:val="00977E3E"/>
    <w:rsid w:val="00986508"/>
    <w:rsid w:val="009A27F0"/>
    <w:rsid w:val="009B4F30"/>
    <w:rsid w:val="009B6783"/>
    <w:rsid w:val="009C0BDA"/>
    <w:rsid w:val="009D51C6"/>
    <w:rsid w:val="009E1B7A"/>
    <w:rsid w:val="00A05167"/>
    <w:rsid w:val="00A061E2"/>
    <w:rsid w:val="00A07AFA"/>
    <w:rsid w:val="00A07F49"/>
    <w:rsid w:val="00A1369A"/>
    <w:rsid w:val="00A137DD"/>
    <w:rsid w:val="00A2672E"/>
    <w:rsid w:val="00A31675"/>
    <w:rsid w:val="00A31868"/>
    <w:rsid w:val="00A35DAD"/>
    <w:rsid w:val="00A35E54"/>
    <w:rsid w:val="00A35F49"/>
    <w:rsid w:val="00A44E85"/>
    <w:rsid w:val="00A4710A"/>
    <w:rsid w:val="00A529CA"/>
    <w:rsid w:val="00A56FC8"/>
    <w:rsid w:val="00A616BF"/>
    <w:rsid w:val="00A62D10"/>
    <w:rsid w:val="00A65ED0"/>
    <w:rsid w:val="00A70B20"/>
    <w:rsid w:val="00A83042"/>
    <w:rsid w:val="00A97283"/>
    <w:rsid w:val="00AA1B8A"/>
    <w:rsid w:val="00AA2509"/>
    <w:rsid w:val="00AA45FF"/>
    <w:rsid w:val="00AA71EB"/>
    <w:rsid w:val="00AB2739"/>
    <w:rsid w:val="00AB3AEE"/>
    <w:rsid w:val="00AB4377"/>
    <w:rsid w:val="00AC032F"/>
    <w:rsid w:val="00AD0736"/>
    <w:rsid w:val="00AE1452"/>
    <w:rsid w:val="00B014D5"/>
    <w:rsid w:val="00B054D9"/>
    <w:rsid w:val="00B078C0"/>
    <w:rsid w:val="00B12373"/>
    <w:rsid w:val="00B21677"/>
    <w:rsid w:val="00B257E0"/>
    <w:rsid w:val="00B32F26"/>
    <w:rsid w:val="00B346D6"/>
    <w:rsid w:val="00B369C1"/>
    <w:rsid w:val="00B37F2A"/>
    <w:rsid w:val="00B463B4"/>
    <w:rsid w:val="00B5037D"/>
    <w:rsid w:val="00B51D24"/>
    <w:rsid w:val="00B60335"/>
    <w:rsid w:val="00B61F07"/>
    <w:rsid w:val="00B63A2B"/>
    <w:rsid w:val="00B64F23"/>
    <w:rsid w:val="00B7071C"/>
    <w:rsid w:val="00B80E3C"/>
    <w:rsid w:val="00B851EB"/>
    <w:rsid w:val="00B93775"/>
    <w:rsid w:val="00B97664"/>
    <w:rsid w:val="00BA723A"/>
    <w:rsid w:val="00BB3877"/>
    <w:rsid w:val="00BC314F"/>
    <w:rsid w:val="00BC6488"/>
    <w:rsid w:val="00BD0078"/>
    <w:rsid w:val="00BD170E"/>
    <w:rsid w:val="00BE1178"/>
    <w:rsid w:val="00BE72DB"/>
    <w:rsid w:val="00C026DC"/>
    <w:rsid w:val="00C073BA"/>
    <w:rsid w:val="00C336B8"/>
    <w:rsid w:val="00C37EBF"/>
    <w:rsid w:val="00C45841"/>
    <w:rsid w:val="00C76EAF"/>
    <w:rsid w:val="00C851DE"/>
    <w:rsid w:val="00C90C2D"/>
    <w:rsid w:val="00C95B00"/>
    <w:rsid w:val="00C96519"/>
    <w:rsid w:val="00CA4B41"/>
    <w:rsid w:val="00CB1874"/>
    <w:rsid w:val="00CB6326"/>
    <w:rsid w:val="00CB75B3"/>
    <w:rsid w:val="00CC0D12"/>
    <w:rsid w:val="00CC15E7"/>
    <w:rsid w:val="00CC3096"/>
    <w:rsid w:val="00CC4AA8"/>
    <w:rsid w:val="00CC6D84"/>
    <w:rsid w:val="00CD47FA"/>
    <w:rsid w:val="00CF1FE6"/>
    <w:rsid w:val="00D06C0B"/>
    <w:rsid w:val="00D10286"/>
    <w:rsid w:val="00D1604B"/>
    <w:rsid w:val="00D1720A"/>
    <w:rsid w:val="00D22F50"/>
    <w:rsid w:val="00D23148"/>
    <w:rsid w:val="00D26B7F"/>
    <w:rsid w:val="00D27633"/>
    <w:rsid w:val="00D27E6E"/>
    <w:rsid w:val="00D36533"/>
    <w:rsid w:val="00D37E10"/>
    <w:rsid w:val="00D41E2E"/>
    <w:rsid w:val="00D51CEB"/>
    <w:rsid w:val="00D530F5"/>
    <w:rsid w:val="00D53F11"/>
    <w:rsid w:val="00D61C7C"/>
    <w:rsid w:val="00D6376F"/>
    <w:rsid w:val="00D64A56"/>
    <w:rsid w:val="00D75089"/>
    <w:rsid w:val="00D75AE1"/>
    <w:rsid w:val="00D76438"/>
    <w:rsid w:val="00D80028"/>
    <w:rsid w:val="00D831C0"/>
    <w:rsid w:val="00D91303"/>
    <w:rsid w:val="00D93DAA"/>
    <w:rsid w:val="00DA0F3C"/>
    <w:rsid w:val="00DA246F"/>
    <w:rsid w:val="00DB12E1"/>
    <w:rsid w:val="00DB22A7"/>
    <w:rsid w:val="00DB6D66"/>
    <w:rsid w:val="00DB720F"/>
    <w:rsid w:val="00DB72F8"/>
    <w:rsid w:val="00DC3A8C"/>
    <w:rsid w:val="00DD5700"/>
    <w:rsid w:val="00DD718D"/>
    <w:rsid w:val="00DE19E7"/>
    <w:rsid w:val="00DE21A6"/>
    <w:rsid w:val="00DE5221"/>
    <w:rsid w:val="00DE5604"/>
    <w:rsid w:val="00DE6275"/>
    <w:rsid w:val="00DE771C"/>
    <w:rsid w:val="00DF2026"/>
    <w:rsid w:val="00DF4A28"/>
    <w:rsid w:val="00E030AD"/>
    <w:rsid w:val="00E030B1"/>
    <w:rsid w:val="00E030B6"/>
    <w:rsid w:val="00E03BD3"/>
    <w:rsid w:val="00E05A3A"/>
    <w:rsid w:val="00E124CD"/>
    <w:rsid w:val="00E15012"/>
    <w:rsid w:val="00E16C50"/>
    <w:rsid w:val="00E20377"/>
    <w:rsid w:val="00E301BD"/>
    <w:rsid w:val="00E30B6F"/>
    <w:rsid w:val="00E3517F"/>
    <w:rsid w:val="00E4239F"/>
    <w:rsid w:val="00E42AE2"/>
    <w:rsid w:val="00E501AB"/>
    <w:rsid w:val="00E50334"/>
    <w:rsid w:val="00E50FB0"/>
    <w:rsid w:val="00E517A6"/>
    <w:rsid w:val="00E548FB"/>
    <w:rsid w:val="00E54B48"/>
    <w:rsid w:val="00E556E9"/>
    <w:rsid w:val="00E5679C"/>
    <w:rsid w:val="00E61D81"/>
    <w:rsid w:val="00E70E28"/>
    <w:rsid w:val="00E73E23"/>
    <w:rsid w:val="00E86CE6"/>
    <w:rsid w:val="00E928EC"/>
    <w:rsid w:val="00E940D7"/>
    <w:rsid w:val="00E94F29"/>
    <w:rsid w:val="00EA2203"/>
    <w:rsid w:val="00EA2813"/>
    <w:rsid w:val="00EB0DCD"/>
    <w:rsid w:val="00EB287E"/>
    <w:rsid w:val="00EB43A8"/>
    <w:rsid w:val="00EC189B"/>
    <w:rsid w:val="00EC25FF"/>
    <w:rsid w:val="00EC330C"/>
    <w:rsid w:val="00EC4D2B"/>
    <w:rsid w:val="00EC5451"/>
    <w:rsid w:val="00EC7BCD"/>
    <w:rsid w:val="00ED02A3"/>
    <w:rsid w:val="00ED2578"/>
    <w:rsid w:val="00EE0C0D"/>
    <w:rsid w:val="00EE3722"/>
    <w:rsid w:val="00EE57A7"/>
    <w:rsid w:val="00EF0F04"/>
    <w:rsid w:val="00EF26E0"/>
    <w:rsid w:val="00EF7A9D"/>
    <w:rsid w:val="00F01012"/>
    <w:rsid w:val="00F02EE9"/>
    <w:rsid w:val="00F051E1"/>
    <w:rsid w:val="00F06D76"/>
    <w:rsid w:val="00F150D9"/>
    <w:rsid w:val="00F15E21"/>
    <w:rsid w:val="00F165C3"/>
    <w:rsid w:val="00F22111"/>
    <w:rsid w:val="00F24CD4"/>
    <w:rsid w:val="00F3674F"/>
    <w:rsid w:val="00F42473"/>
    <w:rsid w:val="00F50484"/>
    <w:rsid w:val="00F573D2"/>
    <w:rsid w:val="00F613E1"/>
    <w:rsid w:val="00F77B90"/>
    <w:rsid w:val="00F8395C"/>
    <w:rsid w:val="00F858E5"/>
    <w:rsid w:val="00F8674F"/>
    <w:rsid w:val="00F8699C"/>
    <w:rsid w:val="00F906D7"/>
    <w:rsid w:val="00FA46E4"/>
    <w:rsid w:val="00FA5835"/>
    <w:rsid w:val="00FA68B5"/>
    <w:rsid w:val="00FB02F1"/>
    <w:rsid w:val="00FC14A4"/>
    <w:rsid w:val="00FC455D"/>
    <w:rsid w:val="00FD0C16"/>
    <w:rsid w:val="00FD32F7"/>
    <w:rsid w:val="00FD4D5F"/>
    <w:rsid w:val="00FD61D4"/>
    <w:rsid w:val="00FE792B"/>
    <w:rsid w:val="00FF1225"/>
    <w:rsid w:val="00FF5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 style="mso-height-relative:margin" fillcolor="white" strokecolor="none [3213]">
      <v:fill color="white"/>
      <v:stroke color="none [3213]" weight=".5pt"/>
      <o:colormru v:ext="edit" colors="fuchsia"/>
    </o:shapedefaults>
    <o:shapelayout v:ext="edit">
      <o:idmap v:ext="edit" data="1"/>
    </o:shapelayout>
  </w:shapeDefaults>
  <w:decimalSymbol w:val=","/>
  <w:listSeparator w:val=";"/>
  <w14:docId w14:val="697FB3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footnote reference" w:unhideWhenUsed="0"/>
    <w:lsdException w:name="line number" w:qFormat="1"/>
    <w:lsdException w:name="toa heading" w:unhideWhenUsed="0"/>
    <w:lsdException w:name="List" w:uiPriority="0" w:unhideWhenUsed="0"/>
    <w:lsdException w:name="Title" w:semiHidden="0" w:uiPriority="10" w:unhideWhenUsed="0" w:qFormat="1"/>
    <w:lsdException w:name="Signature" w:unhideWhenUsed="0"/>
    <w:lsdException w:name="Default Paragraph Font" w:uiPriority="1"/>
    <w:lsdException w:name="Subtitle" w:semiHidden="0" w:uiPriority="11" w:unhideWhenUsed="0" w:qFormat="1"/>
    <w:lsdException w:name="Note Heading" w:unhideWhenUsed="0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E-mail Signature" w:unhideWhenUsed="0"/>
    <w:lsdException w:name="Normal (Web)" w:unhideWhenUsed="0"/>
    <w:lsdException w:name="HTML Acronym" w:unhideWhenUsed="0"/>
    <w:lsdException w:name="HTML Cite" w:unhideWhenUsed="0"/>
    <w:lsdException w:name="HTML Code" w:unhideWhenUsed="0"/>
    <w:lsdException w:name="HTML Definition" w:unhideWhenUsed="0"/>
    <w:lsdException w:name="HTML Keyboard" w:unhideWhenUsed="0"/>
    <w:lsdException w:name="HTML Sample" w:unhideWhenUsed="0"/>
    <w:lsdException w:name="HTML Typewriter" w:unhideWhenUsed="0"/>
    <w:lsdException w:name="HTML Variable" w:unhideWhenUsed="0"/>
    <w:lsdException w:name="Table Grid" w:semiHidden="0" w:uiPriority="3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A137DD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paragraph" w:styleId="berschrift2">
    <w:name w:val="heading 2"/>
    <w:basedOn w:val="Standard"/>
    <w:next w:val="Standard"/>
    <w:link w:val="berschrift2Zchn"/>
    <w:uiPriority w:val="9"/>
    <w:semiHidden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 w:eastAsia="x-none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 w:eastAsia="x-none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  <w:lang w:val="x-none" w:eastAsia="x-none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  <w:lang w:val="x-none" w:eastAsia="x-none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  <w:lang w:val="x-none" w:eastAsia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semiHidden/>
    <w:rsid w:val="00F15E21"/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character" w:customStyle="1" w:styleId="berschrift2Zchn">
    <w:name w:val="Überschrift 2 Zchn"/>
    <w:link w:val="berschrift2"/>
    <w:uiPriority w:val="9"/>
    <w:semiHidden/>
    <w:rsid w:val="00F15E21"/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character" w:customStyle="1" w:styleId="berschrift3Zchn">
    <w:name w:val="Überschrift 3 Zchn"/>
    <w:link w:val="berschrift3"/>
    <w:uiPriority w:val="9"/>
    <w:semiHidden/>
    <w:rsid w:val="00F15E21"/>
    <w:rPr>
      <w:rFonts w:ascii="Cambria" w:eastAsia="Times New Roman" w:hAnsi="Cambria"/>
      <w:b/>
      <w:bCs/>
      <w:sz w:val="26"/>
      <w:szCs w:val="26"/>
      <w:lang w:val="x-none" w:eastAsia="x-none"/>
    </w:rPr>
  </w:style>
  <w:style w:type="character" w:customStyle="1" w:styleId="berschrift4Zchn">
    <w:name w:val="Überschrift 4 Zchn"/>
    <w:link w:val="berschrift4"/>
    <w:uiPriority w:val="9"/>
    <w:semiHidden/>
    <w:rsid w:val="00F15E21"/>
    <w:rPr>
      <w:rFonts w:ascii="Calibri" w:eastAsia="Times New Roman" w:hAnsi="Calibri"/>
      <w:b/>
      <w:bCs/>
      <w:sz w:val="28"/>
      <w:szCs w:val="28"/>
      <w:lang w:val="x-none" w:eastAsia="x-none"/>
    </w:rPr>
  </w:style>
  <w:style w:type="character" w:customStyle="1" w:styleId="berschrift5Zchn">
    <w:name w:val="Überschrift 5 Zchn"/>
    <w:link w:val="berschrift5"/>
    <w:uiPriority w:val="9"/>
    <w:semiHidden/>
    <w:rsid w:val="00F15E21"/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character" w:customStyle="1" w:styleId="berschrift6Zchn">
    <w:name w:val="Überschrift 6 Zchn"/>
    <w:link w:val="berschrift6"/>
    <w:semiHidden/>
    <w:rsid w:val="00F15E21"/>
    <w:rPr>
      <w:rFonts w:ascii="Calibri" w:eastAsia="Times New Roman" w:hAnsi="Calibri"/>
      <w:b/>
      <w:bCs/>
      <w:sz w:val="22"/>
      <w:szCs w:val="22"/>
      <w:lang w:val="x-none" w:eastAsia="x-none"/>
    </w:rPr>
  </w:style>
  <w:style w:type="character" w:customStyle="1" w:styleId="berschrift7Zchn">
    <w:name w:val="Überschrift 7 Zchn"/>
    <w:link w:val="berschrift7"/>
    <w:uiPriority w:val="9"/>
    <w:semiHidden/>
    <w:rsid w:val="00F15E21"/>
    <w:rPr>
      <w:rFonts w:ascii="Calibri" w:eastAsia="Times New Roman" w:hAnsi="Calibri"/>
      <w:sz w:val="24"/>
      <w:szCs w:val="24"/>
      <w:lang w:val="x-none" w:eastAsia="x-none"/>
    </w:rPr>
  </w:style>
  <w:style w:type="character" w:customStyle="1" w:styleId="berschrift8Zchn">
    <w:name w:val="Überschrift 8 Zchn"/>
    <w:link w:val="berschrift8"/>
    <w:uiPriority w:val="9"/>
    <w:semiHidden/>
    <w:rsid w:val="00F15E21"/>
    <w:rPr>
      <w:rFonts w:ascii="Calibri" w:eastAsia="Times New Roman" w:hAnsi="Calibri"/>
      <w:i/>
      <w:iCs/>
      <w:sz w:val="24"/>
      <w:szCs w:val="24"/>
      <w:lang w:val="x-none" w:eastAsia="x-none"/>
    </w:rPr>
  </w:style>
  <w:style w:type="character" w:customStyle="1" w:styleId="berschrift9Zchn">
    <w:name w:val="Überschrift 9 Zchn"/>
    <w:link w:val="berschrift9"/>
    <w:uiPriority w:val="9"/>
    <w:semiHidden/>
    <w:rsid w:val="00F15E21"/>
    <w:rPr>
      <w:rFonts w:ascii="Cambria" w:eastAsia="Times New Roman" w:hAnsi="Cambria"/>
      <w:sz w:val="22"/>
      <w:szCs w:val="22"/>
      <w:lang w:val="x-none" w:eastAsia="x-none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semiHidden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09KopfText8ptnegfett">
    <w:name w:val="09_Kopf_Text_8pt_neg_fett"/>
    <w:uiPriority w:val="1"/>
    <w:semiHidden/>
    <w:rsid w:val="00A65ED0"/>
    <w:rPr>
      <w:b/>
      <w:sz w:val="16"/>
    </w:rPr>
  </w:style>
  <w:style w:type="paragraph" w:styleId="Kopfzeile">
    <w:name w:val="header"/>
    <w:basedOn w:val="Standard"/>
    <w:link w:val="KopfzeileZchn"/>
    <w:uiPriority w:val="99"/>
    <w:semiHidden/>
    <w:rsid w:val="00A65ED0"/>
    <w:pPr>
      <w:tabs>
        <w:tab w:val="center" w:pos="4536"/>
        <w:tab w:val="right" w:pos="9072"/>
      </w:tabs>
    </w:pPr>
  </w:style>
  <w:style w:type="paragraph" w:customStyle="1" w:styleId="09FussPaginalinks">
    <w:name w:val="09_Fuss_Pagina_links"/>
    <w:semiHidden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semiHidden/>
    <w:qFormat/>
    <w:rsid w:val="00AB2739"/>
    <w:pPr>
      <w:spacing w:after="120"/>
    </w:pPr>
  </w:style>
  <w:style w:type="paragraph" w:customStyle="1" w:styleId="01Fremdtext">
    <w:name w:val="01_Fremdtext"/>
    <w:qFormat/>
    <w:rsid w:val="007E052D"/>
    <w:pPr>
      <w:tabs>
        <w:tab w:val="left" w:pos="284"/>
      </w:tabs>
      <w:spacing w:line="240" w:lineRule="exact"/>
      <w:ind w:right="567"/>
      <w:jc w:val="both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semiHidden/>
    <w:qFormat/>
    <w:rsid w:val="00AB2739"/>
    <w:rPr>
      <w:i/>
    </w:rPr>
  </w:style>
  <w:style w:type="character" w:customStyle="1" w:styleId="02AufgabeNrZF">
    <w:name w:val="02_Aufgabe Nr (ZF)"/>
    <w:uiPriority w:val="1"/>
    <w:semiHidden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semiHidden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semiHidden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15E21"/>
    <w:rPr>
      <w:lang w:eastAsia="en-US"/>
    </w:rPr>
  </w:style>
  <w:style w:type="paragraph" w:styleId="Fuzeile">
    <w:name w:val="footer"/>
    <w:basedOn w:val="Standard"/>
    <w:link w:val="FuzeileZchn"/>
    <w:uiPriority w:val="99"/>
    <w:semiHidden/>
    <w:qFormat/>
    <w:rsid w:val="00A65ED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15E21"/>
    <w:rPr>
      <w:lang w:eastAsia="en-US"/>
    </w:rPr>
  </w:style>
  <w:style w:type="character" w:customStyle="1" w:styleId="09KopfText8ptneg">
    <w:name w:val="09_Kopf_Text_8pt_neg"/>
    <w:uiPriority w:val="1"/>
    <w:semiHidden/>
    <w:rsid w:val="00A65ED0"/>
    <w:rPr>
      <w:sz w:val="16"/>
      <w:szCs w:val="16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F15E21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3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semiHidden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AB2739"/>
    <w:pPr>
      <w:spacing w:after="40"/>
    </w:pPr>
  </w:style>
  <w:style w:type="character" w:customStyle="1" w:styleId="0ZFkursiv">
    <w:name w:val="0_ZF_kursiv"/>
    <w:uiPriority w:val="1"/>
    <w:semiHidden/>
    <w:qFormat/>
    <w:rsid w:val="00AB2739"/>
    <w:rPr>
      <w:i/>
    </w:rPr>
  </w:style>
  <w:style w:type="character" w:customStyle="1" w:styleId="0ZFbold">
    <w:name w:val="0_ZF_bold"/>
    <w:uiPriority w:val="1"/>
    <w:semiHidden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"/>
    <w:semiHidden/>
    <w:qFormat/>
    <w:rsid w:val="00AB2739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semiHidden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AB2739"/>
    <w:rPr>
      <w:rFonts w:ascii="Arial" w:eastAsia="SimSun" w:hAnsi="Arial"/>
      <w:sz w:val="11"/>
      <w:szCs w:val="22"/>
      <w:lang w:eastAsia="zh-CN"/>
    </w:rPr>
  </w:style>
  <w:style w:type="paragraph" w:customStyle="1" w:styleId="zzAbstand1pt">
    <w:name w:val="zz_Abstand_1pt"/>
    <w:basedOn w:val="Standard"/>
    <w:semiHidden/>
    <w:rsid w:val="00A061E2"/>
    <w:pPr>
      <w:spacing w:line="28" w:lineRule="exact"/>
    </w:pPr>
    <w:rPr>
      <w:sz w:val="4"/>
      <w:szCs w:val="4"/>
    </w:rPr>
  </w:style>
  <w:style w:type="paragraph" w:customStyle="1" w:styleId="0021116">
    <w:name w:val="00_Ü2 11/16"/>
    <w:basedOn w:val="0011621"/>
    <w:qFormat/>
    <w:rsid w:val="0059276F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semiHidden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semiHidden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semiHidden/>
    <w:qFormat/>
    <w:rsid w:val="00AB2739"/>
    <w:rPr>
      <w:u w:val="single"/>
    </w:rPr>
  </w:style>
  <w:style w:type="paragraph" w:customStyle="1" w:styleId="01Fremdtextv0n0-oZZ">
    <w:name w:val="01_Fremdtext v0 n0 - oZZ"/>
    <w:basedOn w:val="01Fremdtext"/>
    <w:semiHidden/>
    <w:qFormat/>
    <w:rsid w:val="00AB2739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semiHidden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semiHidden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semiHidden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semiHidden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semiHidden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semiHidden/>
    <w:qFormat/>
    <w:rsid w:val="0072477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paragraph" w:customStyle="1" w:styleId="05Fussnotentext">
    <w:name w:val="05_Fussnotentext"/>
    <w:basedOn w:val="05QuelleBU"/>
    <w:semiHidden/>
    <w:qFormat/>
    <w:rsid w:val="00AB2739"/>
    <w:pPr>
      <w:ind w:left="113" w:hanging="113"/>
    </w:pPr>
  </w:style>
  <w:style w:type="paragraph" w:customStyle="1" w:styleId="03Schuelerbeispiel">
    <w:name w:val="03_Schuelerbeispiel"/>
    <w:semiHidden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semiHidden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semiHidden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AB2739"/>
    <w:pPr>
      <w:spacing w:before="120"/>
    </w:pPr>
  </w:style>
  <w:style w:type="character" w:customStyle="1" w:styleId="0ZFboldkursiv">
    <w:name w:val="0_ZF_bold/kursiv"/>
    <w:uiPriority w:val="1"/>
    <w:semiHidden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semiHidden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semiHidden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AB2739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AB2739"/>
    <w:pPr>
      <w:jc w:val="left"/>
    </w:pPr>
  </w:style>
  <w:style w:type="character" w:styleId="BesuchterHyperlink">
    <w:name w:val="FollowedHyperlink"/>
    <w:uiPriority w:val="99"/>
    <w:semiHidden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paragraph" w:customStyle="1" w:styleId="03Autortextv0n0">
    <w:name w:val="03_Autortext v0 n0"/>
    <w:basedOn w:val="02AufgabeTextv0n0"/>
    <w:semiHidden/>
    <w:qFormat/>
    <w:rsid w:val="00AB2739"/>
    <w:rPr>
      <w:i/>
    </w:rPr>
  </w:style>
  <w:style w:type="paragraph" w:customStyle="1" w:styleId="04InfoboxTextv0n0">
    <w:name w:val="04_Infobox_Text v0 n0"/>
    <w:basedOn w:val="04InfoboxText"/>
    <w:semiHidden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semiHidden/>
    <w:rsid w:val="00AB2739"/>
    <w:rPr>
      <w:b/>
    </w:rPr>
  </w:style>
  <w:style w:type="character" w:customStyle="1" w:styleId="09KopfKolumnentitelZchn">
    <w:name w:val="09_Kopf_Kolumnentitel Zchn"/>
    <w:link w:val="09KopfKolumnentitel0"/>
    <w:semiHidden/>
    <w:rsid w:val="00F15E21"/>
    <w:rPr>
      <w:rFonts w:ascii="Arial" w:hAnsi="Arial"/>
      <w:sz w:val="16"/>
      <w:szCs w:val="16"/>
    </w:rPr>
  </w:style>
  <w:style w:type="character" w:customStyle="1" w:styleId="0ZFDramensatz-Person">
    <w:name w:val="0_ZF_Dramensatz-Person"/>
    <w:uiPriority w:val="1"/>
    <w:semiHidden/>
    <w:qFormat/>
    <w:rsid w:val="00ED2578"/>
    <w:rPr>
      <w:rFonts w:ascii="Arial Fett" w:hAnsi="Arial Fett" w:cs="Arial"/>
      <w:b/>
      <w:caps/>
      <w:sz w:val="16"/>
      <w:szCs w:val="16"/>
    </w:rPr>
  </w:style>
  <w:style w:type="paragraph" w:customStyle="1" w:styleId="02AufgabemNrv18n0">
    <w:name w:val="02_Aufgabe mNr v18 n0"/>
    <w:basedOn w:val="02AufgabemNrv6n0"/>
    <w:link w:val="02AufgabemNrv18n0Zchn"/>
    <w:semiHidden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  <w:rPr>
      <w:lang w:val="x-none"/>
    </w:rPr>
  </w:style>
  <w:style w:type="numbering" w:customStyle="1" w:styleId="ListeneueKV">
    <w:name w:val="Liste_neue_KV"/>
    <w:uiPriority w:val="99"/>
    <w:rsid w:val="000B263C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semiHidden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AB2739"/>
    <w:rPr>
      <w:spacing w:val="-2"/>
    </w:rPr>
  </w:style>
  <w:style w:type="paragraph" w:customStyle="1" w:styleId="04TabelleBewertungTextv0n2">
    <w:name w:val="04_Tabelle Bewertung Text v0 n2"/>
    <w:semiHidden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AnredeZchn">
    <w:name w:val="Anrede Zchn"/>
    <w:link w:val="Anrede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Aufzhlungszeichen">
    <w:name w:val="List Bullet"/>
    <w:basedOn w:val="Standard"/>
    <w:uiPriority w:val="99"/>
    <w:semiHidden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DatumZchn">
    <w:name w:val="Datum Zchn"/>
    <w:link w:val="Datum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Dokumentstruktur">
    <w:name w:val="Document Map"/>
    <w:basedOn w:val="Standard"/>
    <w:link w:val="DokumentstrukturZchn"/>
    <w:uiPriority w:val="99"/>
    <w:semiHidden/>
    <w:rsid w:val="00AB2739"/>
    <w:rPr>
      <w:rFonts w:ascii="Tahoma" w:hAnsi="Tahoma"/>
      <w:sz w:val="16"/>
      <w:szCs w:val="16"/>
      <w:lang w:val="x-none" w:eastAsia="x-none"/>
    </w:rPr>
  </w:style>
  <w:style w:type="character" w:customStyle="1" w:styleId="DokumentstrukturZchn">
    <w:name w:val="Dokumentstruktur Zchn"/>
    <w:link w:val="Dokumentstruktur"/>
    <w:uiPriority w:val="99"/>
    <w:semiHidden/>
    <w:rsid w:val="00F15E21"/>
    <w:rPr>
      <w:rFonts w:ascii="Tahoma" w:hAnsi="Tahoma"/>
      <w:sz w:val="16"/>
      <w:szCs w:val="16"/>
      <w:lang w:val="x-none" w:eastAsia="x-none"/>
    </w:rPr>
  </w:style>
  <w:style w:type="paragraph" w:styleId="Endnotentext">
    <w:name w:val="endnote text"/>
    <w:basedOn w:val="Standard"/>
    <w:link w:val="End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EndnotentextZchn">
    <w:name w:val="Endnotentext Zchn"/>
    <w:link w:val="Endnotentext"/>
    <w:uiPriority w:val="99"/>
    <w:semiHidden/>
    <w:rsid w:val="00F15E21"/>
    <w:rPr>
      <w:rFonts w:ascii="Arial" w:hAnsi="Arial"/>
      <w:lang w:val="x-none" w:eastAsia="x-none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Funotentext">
    <w:name w:val="footnote text"/>
    <w:basedOn w:val="Standard"/>
    <w:link w:val="Fu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FunotentextZchn">
    <w:name w:val="Fußnotentext Zchn"/>
    <w:link w:val="Funotentext"/>
    <w:uiPriority w:val="99"/>
    <w:semiHidden/>
    <w:rsid w:val="00F15E21"/>
    <w:rPr>
      <w:rFonts w:ascii="Arial" w:hAnsi="Arial"/>
      <w:lang w:val="x-none" w:eastAsia="x-none"/>
    </w:rPr>
  </w:style>
  <w:style w:type="paragraph" w:styleId="Gruformel">
    <w:name w:val="Closing"/>
    <w:basedOn w:val="Standard"/>
    <w:link w:val="GruformelZchn"/>
    <w:uiPriority w:val="99"/>
    <w:semiHidden/>
    <w:rsid w:val="00AB2739"/>
    <w:pPr>
      <w:ind w:left="4252"/>
    </w:pPr>
    <w:rPr>
      <w:rFonts w:ascii="Arial" w:hAnsi="Arial"/>
      <w:sz w:val="18"/>
      <w:szCs w:val="18"/>
      <w:lang w:val="x-none" w:eastAsia="x-none"/>
    </w:rPr>
  </w:style>
  <w:style w:type="character" w:customStyle="1" w:styleId="GruformelZchn">
    <w:name w:val="Grußformel Zchn"/>
    <w:link w:val="Gruformel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HTMLAdresse">
    <w:name w:val="HTML Address"/>
    <w:basedOn w:val="Standard"/>
    <w:link w:val="HTMLAdresseZchn"/>
    <w:uiPriority w:val="99"/>
    <w:semiHidden/>
    <w:rsid w:val="00AB2739"/>
    <w:rPr>
      <w:rFonts w:ascii="Arial" w:hAnsi="Arial"/>
      <w:i/>
      <w:iCs/>
      <w:sz w:val="18"/>
      <w:szCs w:val="18"/>
      <w:lang w:val="x-none" w:eastAsia="x-none"/>
    </w:rPr>
  </w:style>
  <w:style w:type="character" w:customStyle="1" w:styleId="HTMLAdresseZchn">
    <w:name w:val="HTML Adresse Zchn"/>
    <w:link w:val="HTMLAdresse"/>
    <w:uiPriority w:val="99"/>
    <w:semiHidden/>
    <w:rsid w:val="00F15E21"/>
    <w:rPr>
      <w:rFonts w:ascii="Arial" w:hAnsi="Arial"/>
      <w:i/>
      <w:iCs/>
      <w:sz w:val="18"/>
      <w:szCs w:val="18"/>
      <w:lang w:val="x-none" w:eastAsia="x-none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HTMLVorformatiertZchn">
    <w:name w:val="HTML Vorformatiert Zchn"/>
    <w:link w:val="HTMLVorformatiert"/>
    <w:uiPriority w:val="99"/>
    <w:semiHidden/>
    <w:rsid w:val="00F15E21"/>
    <w:rPr>
      <w:rFonts w:ascii="Courier New" w:hAnsi="Courier New"/>
      <w:lang w:val="x-none" w:eastAsia="x-none"/>
    </w:rPr>
  </w:style>
  <w:style w:type="paragraph" w:styleId="Index1">
    <w:name w:val="index 1"/>
    <w:basedOn w:val="Standard"/>
    <w:next w:val="Standard"/>
    <w:autoRedefine/>
    <w:uiPriority w:val="99"/>
    <w:semiHidden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semiHidden/>
    <w:rsid w:val="00F15E21"/>
    <w:rPr>
      <w:rFonts w:ascii="Arial" w:eastAsia="SimSun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semiHidden/>
    <w:rsid w:val="00F15E21"/>
    <w:rPr>
      <w:rFonts w:ascii="Arial" w:eastAsia="SimSun" w:hAnsi="Arial"/>
      <w:spacing w:val="1"/>
      <w:sz w:val="18"/>
      <w:lang w:val="x-none" w:eastAsia="zh-CN"/>
    </w:rPr>
  </w:style>
  <w:style w:type="paragraph" w:styleId="Liste2">
    <w:name w:val="List 2"/>
    <w:basedOn w:val="Standard"/>
    <w:uiPriority w:val="99"/>
    <w:semiHidden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rsid w:val="00AB2739"/>
  </w:style>
  <w:style w:type="paragraph" w:styleId="Makrotext">
    <w:name w:val="macro"/>
    <w:link w:val="MakrotextZchn"/>
    <w:uiPriority w:val="99"/>
    <w:semiHidden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F15E21"/>
    <w:rPr>
      <w:rFonts w:ascii="Courier New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  <w:lang w:val="x-none" w:eastAsia="x-none"/>
    </w:rPr>
  </w:style>
  <w:style w:type="character" w:customStyle="1" w:styleId="NachrichtenkopfZchn">
    <w:name w:val="Nachrichtenkopf Zchn"/>
    <w:link w:val="Nachrichtenkopf"/>
    <w:uiPriority w:val="99"/>
    <w:semiHidden/>
    <w:rsid w:val="00F15E21"/>
    <w:rPr>
      <w:rFonts w:ascii="Cambria" w:eastAsia="Times New Roman" w:hAnsi="Cambria"/>
      <w:sz w:val="24"/>
      <w:szCs w:val="24"/>
      <w:shd w:val="pct20" w:color="auto" w:fill="auto"/>
      <w:lang w:val="x-none" w:eastAsia="x-none"/>
    </w:rPr>
  </w:style>
  <w:style w:type="paragraph" w:styleId="NurText">
    <w:name w:val="Plain Text"/>
    <w:basedOn w:val="Standard"/>
    <w:link w:val="NurTex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NurTextZchn">
    <w:name w:val="Nur Text Zchn"/>
    <w:link w:val="NurText"/>
    <w:uiPriority w:val="99"/>
    <w:semiHidden/>
    <w:rsid w:val="00F15E21"/>
    <w:rPr>
      <w:rFonts w:ascii="Courier New" w:hAnsi="Courier New"/>
      <w:lang w:val="x-none" w:eastAsia="x-none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3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rsid w:val="00AB2739"/>
    <w:pPr>
      <w:spacing w:after="120"/>
    </w:pPr>
    <w:rPr>
      <w:rFonts w:ascii="Arial" w:hAnsi="Arial"/>
      <w:sz w:val="18"/>
      <w:szCs w:val="18"/>
      <w:lang w:val="x-none" w:eastAsia="x-none"/>
    </w:rPr>
  </w:style>
  <w:style w:type="character" w:customStyle="1" w:styleId="TextkrperZchn">
    <w:name w:val="Textkörper Zchn"/>
    <w:link w:val="Textkrper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2">
    <w:name w:val="Body Text 2"/>
    <w:basedOn w:val="Standard"/>
    <w:link w:val="Textkrper2Zchn"/>
    <w:uiPriority w:val="99"/>
    <w:semiHidden/>
    <w:rsid w:val="00AB2739"/>
    <w:pPr>
      <w:spacing w:after="120" w:line="480" w:lineRule="auto"/>
    </w:pPr>
    <w:rPr>
      <w:rFonts w:ascii="Arial" w:hAnsi="Arial"/>
      <w:sz w:val="18"/>
      <w:szCs w:val="18"/>
      <w:lang w:val="x-none" w:eastAsia="x-none"/>
    </w:rPr>
  </w:style>
  <w:style w:type="character" w:customStyle="1" w:styleId="Textkrper2Zchn">
    <w:name w:val="Textkörper 2 Zchn"/>
    <w:link w:val="Textkrper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3">
    <w:name w:val="Body Text 3"/>
    <w:basedOn w:val="Standard"/>
    <w:link w:val="Textkrper3Zchn"/>
    <w:uiPriority w:val="99"/>
    <w:semiHidden/>
    <w:rsid w:val="00AB2739"/>
    <w:pPr>
      <w:spacing w:after="120"/>
    </w:pPr>
    <w:rPr>
      <w:rFonts w:ascii="Arial" w:hAnsi="Arial"/>
      <w:sz w:val="16"/>
      <w:szCs w:val="16"/>
      <w:lang w:val="x-none" w:eastAsia="x-none"/>
    </w:rPr>
  </w:style>
  <w:style w:type="character" w:customStyle="1" w:styleId="Textkrper3Zchn">
    <w:name w:val="Textkörper 3 Zchn"/>
    <w:link w:val="Textkrper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AB2739"/>
    <w:pPr>
      <w:spacing w:after="120" w:line="480" w:lineRule="auto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Einzug2Zchn">
    <w:name w:val="Textkörper-Einzug 2 Zchn"/>
    <w:link w:val="Textkrper-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AB2739"/>
    <w:pPr>
      <w:spacing w:after="120"/>
      <w:ind w:left="283"/>
    </w:pPr>
    <w:rPr>
      <w:rFonts w:ascii="Arial" w:hAnsi="Arial"/>
      <w:sz w:val="16"/>
      <w:szCs w:val="16"/>
      <w:lang w:val="x-none" w:eastAsia="x-none"/>
    </w:rPr>
  </w:style>
  <w:style w:type="character" w:customStyle="1" w:styleId="Textkrper-Einzug3Zchn">
    <w:name w:val="Textkörper-Einzug 3 Zchn"/>
    <w:link w:val="Textkrper-Einzug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AB2739"/>
    <w:pPr>
      <w:spacing w:after="120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Umschlagabsenderadresse">
    <w:name w:val="envelope return"/>
    <w:basedOn w:val="Standard"/>
    <w:uiPriority w:val="99"/>
    <w:semiHidden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AB2739"/>
  </w:style>
  <w:style w:type="paragraph" w:styleId="Verzeichnis2">
    <w:name w:val="toc 2"/>
    <w:basedOn w:val="Standard"/>
    <w:next w:val="Standard"/>
    <w:autoRedefine/>
    <w:uiPriority w:val="39"/>
    <w:semiHidden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rsid w:val="00AB2739"/>
    <w:pPr>
      <w:ind w:left="1440"/>
    </w:pPr>
  </w:style>
  <w:style w:type="paragraph" w:customStyle="1" w:styleId="09Fusslogo">
    <w:name w:val="09_Fuss_logo"/>
    <w:basedOn w:val="09FussText"/>
    <w:semiHidden/>
    <w:qFormat/>
    <w:rsid w:val="00AB2739"/>
    <w:pPr>
      <w:spacing w:before="4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rsid w:val="00E548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15E21"/>
    <w:rPr>
      <w:rFonts w:ascii="Tahoma" w:hAnsi="Tahoma" w:cs="Tahoma"/>
      <w:sz w:val="16"/>
      <w:szCs w:val="16"/>
      <w:lang w:eastAsia="en-US"/>
    </w:rPr>
  </w:style>
  <w:style w:type="character" w:styleId="Kommentarzeichen">
    <w:name w:val="annotation reference"/>
    <w:uiPriority w:val="99"/>
    <w:semiHidden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uiPriority w:val="99"/>
    <w:semiHidden/>
    <w:rsid w:val="00F15E21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F15E21"/>
    <w:rPr>
      <w:rFonts w:ascii="Calibri" w:hAnsi="Calibri"/>
      <w:b/>
      <w:bCs/>
      <w:lang w:eastAsia="en-US"/>
    </w:rPr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semiHidden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FB02F1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0E540A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FB02F1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fett">
    <w:name w:val="ekv.fett"/>
    <w:basedOn w:val="Absatz-Standardschriftart"/>
    <w:uiPriority w:val="29"/>
    <w:semiHidden/>
    <w:qFormat/>
    <w:rsid w:val="009006A1"/>
    <w:rPr>
      <w:b/>
    </w:rPr>
  </w:style>
  <w:style w:type="character" w:customStyle="1" w:styleId="ekvkursiv">
    <w:name w:val="ekv.kursiv"/>
    <w:basedOn w:val="Absatz-Standardschriftart"/>
    <w:uiPriority w:val="30"/>
    <w:semiHidden/>
    <w:qFormat/>
    <w:rsid w:val="009006A1"/>
    <w:rPr>
      <w:i/>
    </w:rPr>
  </w:style>
  <w:style w:type="paragraph" w:customStyle="1" w:styleId="ekvue2arial">
    <w:name w:val="ekv.ue2.arial"/>
    <w:basedOn w:val="Standard"/>
    <w:uiPriority w:val="11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  <w:szCs w:val="22"/>
    </w:rPr>
  </w:style>
  <w:style w:type="character" w:customStyle="1" w:styleId="ekvsymbol">
    <w:name w:val="ekv.symbol"/>
    <w:basedOn w:val="Absatz-Standardschriftart"/>
    <w:uiPriority w:val="1"/>
    <w:semiHidden/>
    <w:qFormat/>
    <w:rsid w:val="009006A1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szCs w:val="22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9006A1"/>
    <w:pPr>
      <w:suppressLineNumbers w:val="0"/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  <w:szCs w:val="22"/>
    </w:rPr>
  </w:style>
  <w:style w:type="paragraph" w:customStyle="1" w:styleId="ekvkreuzwortrtsel">
    <w:name w:val="ekv.kreuzworträtsel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  <w:szCs w:val="22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  <w:szCs w:val="22"/>
      <w14:textFill>
        <w14:solidFill>
          <w14:srgbClr w14:val="000000">
            <w14:lumMod w14:val="65000"/>
          </w14:srgbClr>
        </w14:solidFill>
      </w14:textFill>
    </w:rPr>
  </w:style>
  <w:style w:type="paragraph" w:customStyle="1" w:styleId="ekvpagina">
    <w:name w:val="ekv.pagina"/>
    <w:basedOn w:val="Standard"/>
    <w:uiPriority w:val="99"/>
    <w:semiHidden/>
    <w:qFormat/>
    <w:rsid w:val="009006A1"/>
    <w:pPr>
      <w:suppressLineNumbers w:val="0"/>
      <w:spacing w:line="130" w:lineRule="exact"/>
      <w:ind w:left="113"/>
    </w:pPr>
    <w:rPr>
      <w:rFonts w:ascii="Arial" w:eastAsiaTheme="minorHAnsi" w:hAnsi="Arial" w:cstheme="minorBidi"/>
      <w:noProof/>
      <w:sz w:val="10"/>
      <w:szCs w:val="22"/>
    </w:rPr>
  </w:style>
  <w:style w:type="paragraph" w:customStyle="1" w:styleId="ekvpaginabild">
    <w:name w:val="ekv.pagina.bild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  <w:szCs w:val="22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  <w:sz w:val="22"/>
      <w:szCs w:val="22"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  <w:szCs w:val="22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9006A1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9006A1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szCs w:val="22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9006A1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  <w:szCs w:val="22"/>
    </w:rPr>
  </w:style>
  <w:style w:type="paragraph" w:customStyle="1" w:styleId="ekvschnittbox">
    <w:name w:val="ekv.schnittbox"/>
    <w:basedOn w:val="Standard"/>
    <w:uiPriority w:val="99"/>
    <w:semiHidden/>
    <w:qFormat/>
    <w:rsid w:val="009006A1"/>
    <w:pPr>
      <w:suppressLineNumbers w:val="0"/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9006A1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  <w:szCs w:val="22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9006A1"/>
    <w:rPr>
      <w:sz w:val="17"/>
    </w:rPr>
  </w:style>
  <w:style w:type="paragraph" w:customStyle="1" w:styleId="ekvkopiervorlage">
    <w:name w:val="ekv.kopiervorlag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  <w:szCs w:val="22"/>
    </w:rPr>
  </w:style>
  <w:style w:type="character" w:customStyle="1" w:styleId="ekvHochgestellt">
    <w:name w:val="ekv.Hochgestellt"/>
    <w:basedOn w:val="Absatz-Standardschriftart"/>
    <w:semiHidden/>
    <w:rsid w:val="009006A1"/>
    <w:rPr>
      <w:vertAlign w:val="superscript"/>
    </w:rPr>
  </w:style>
  <w:style w:type="table" w:customStyle="1" w:styleId="KlettTabneu2018-02-23">
    <w:name w:val="*Klett_Tab_neu_2018-02-23"/>
    <w:basedOn w:val="NormaleTabelle"/>
    <w:uiPriority w:val="99"/>
    <w:rsid w:val="007F505E"/>
    <w:tblPr>
      <w:tblInd w:w="113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113" w:type="dxa"/>
        <w:bottom w:w="85" w:type="dxa"/>
        <w:right w:w="113" w:type="dxa"/>
      </w:tblCellMar>
    </w:tblPr>
  </w:style>
  <w:style w:type="paragraph" w:customStyle="1" w:styleId="02AufgabeTextv6n0">
    <w:name w:val="02_Aufgabe Text v6 n0"/>
    <w:basedOn w:val="02AufgabeTextv0n0"/>
    <w:qFormat/>
    <w:rsid w:val="006527FD"/>
    <w:pPr>
      <w:spacing w:before="120"/>
    </w:pPr>
  </w:style>
  <w:style w:type="character" w:styleId="Funotenzeichen">
    <w:name w:val="footnote reference"/>
    <w:basedOn w:val="Absatz-Standardschriftart"/>
    <w:uiPriority w:val="99"/>
    <w:semiHidden/>
    <w:rsid w:val="00DF4A28"/>
    <w:rPr>
      <w:vertAlign w:val="superscript"/>
    </w:rPr>
  </w:style>
  <w:style w:type="character" w:styleId="Hervorhebung">
    <w:name w:val="Emphasis"/>
    <w:basedOn w:val="Absatz-Standardschriftart"/>
    <w:uiPriority w:val="20"/>
    <w:qFormat/>
    <w:rsid w:val="009020F7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footnote reference" w:unhideWhenUsed="0"/>
    <w:lsdException w:name="line number" w:qFormat="1"/>
    <w:lsdException w:name="toa heading" w:unhideWhenUsed="0"/>
    <w:lsdException w:name="List" w:uiPriority="0" w:unhideWhenUsed="0"/>
    <w:lsdException w:name="Title" w:semiHidden="0" w:uiPriority="10" w:unhideWhenUsed="0" w:qFormat="1"/>
    <w:lsdException w:name="Signature" w:unhideWhenUsed="0"/>
    <w:lsdException w:name="Default Paragraph Font" w:uiPriority="1"/>
    <w:lsdException w:name="Subtitle" w:semiHidden="0" w:uiPriority="11" w:unhideWhenUsed="0" w:qFormat="1"/>
    <w:lsdException w:name="Note Heading" w:unhideWhenUsed="0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E-mail Signature" w:unhideWhenUsed="0"/>
    <w:lsdException w:name="Normal (Web)" w:unhideWhenUsed="0"/>
    <w:lsdException w:name="HTML Acronym" w:unhideWhenUsed="0"/>
    <w:lsdException w:name="HTML Cite" w:unhideWhenUsed="0"/>
    <w:lsdException w:name="HTML Code" w:unhideWhenUsed="0"/>
    <w:lsdException w:name="HTML Definition" w:unhideWhenUsed="0"/>
    <w:lsdException w:name="HTML Keyboard" w:unhideWhenUsed="0"/>
    <w:lsdException w:name="HTML Sample" w:unhideWhenUsed="0"/>
    <w:lsdException w:name="HTML Typewriter" w:unhideWhenUsed="0"/>
    <w:lsdException w:name="HTML Variable" w:unhideWhenUsed="0"/>
    <w:lsdException w:name="Table Grid" w:semiHidden="0" w:uiPriority="3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A137DD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paragraph" w:styleId="berschrift2">
    <w:name w:val="heading 2"/>
    <w:basedOn w:val="Standard"/>
    <w:next w:val="Standard"/>
    <w:link w:val="berschrift2Zchn"/>
    <w:uiPriority w:val="9"/>
    <w:semiHidden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 w:eastAsia="x-none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 w:eastAsia="x-none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  <w:lang w:val="x-none" w:eastAsia="x-none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  <w:lang w:val="x-none" w:eastAsia="x-none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  <w:lang w:val="x-none" w:eastAsia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semiHidden/>
    <w:rsid w:val="00F15E21"/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character" w:customStyle="1" w:styleId="berschrift2Zchn">
    <w:name w:val="Überschrift 2 Zchn"/>
    <w:link w:val="berschrift2"/>
    <w:uiPriority w:val="9"/>
    <w:semiHidden/>
    <w:rsid w:val="00F15E21"/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character" w:customStyle="1" w:styleId="berschrift3Zchn">
    <w:name w:val="Überschrift 3 Zchn"/>
    <w:link w:val="berschrift3"/>
    <w:uiPriority w:val="9"/>
    <w:semiHidden/>
    <w:rsid w:val="00F15E21"/>
    <w:rPr>
      <w:rFonts w:ascii="Cambria" w:eastAsia="Times New Roman" w:hAnsi="Cambria"/>
      <w:b/>
      <w:bCs/>
      <w:sz w:val="26"/>
      <w:szCs w:val="26"/>
      <w:lang w:val="x-none" w:eastAsia="x-none"/>
    </w:rPr>
  </w:style>
  <w:style w:type="character" w:customStyle="1" w:styleId="berschrift4Zchn">
    <w:name w:val="Überschrift 4 Zchn"/>
    <w:link w:val="berschrift4"/>
    <w:uiPriority w:val="9"/>
    <w:semiHidden/>
    <w:rsid w:val="00F15E21"/>
    <w:rPr>
      <w:rFonts w:ascii="Calibri" w:eastAsia="Times New Roman" w:hAnsi="Calibri"/>
      <w:b/>
      <w:bCs/>
      <w:sz w:val="28"/>
      <w:szCs w:val="28"/>
      <w:lang w:val="x-none" w:eastAsia="x-none"/>
    </w:rPr>
  </w:style>
  <w:style w:type="character" w:customStyle="1" w:styleId="berschrift5Zchn">
    <w:name w:val="Überschrift 5 Zchn"/>
    <w:link w:val="berschrift5"/>
    <w:uiPriority w:val="9"/>
    <w:semiHidden/>
    <w:rsid w:val="00F15E21"/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character" w:customStyle="1" w:styleId="berschrift6Zchn">
    <w:name w:val="Überschrift 6 Zchn"/>
    <w:link w:val="berschrift6"/>
    <w:semiHidden/>
    <w:rsid w:val="00F15E21"/>
    <w:rPr>
      <w:rFonts w:ascii="Calibri" w:eastAsia="Times New Roman" w:hAnsi="Calibri"/>
      <w:b/>
      <w:bCs/>
      <w:sz w:val="22"/>
      <w:szCs w:val="22"/>
      <w:lang w:val="x-none" w:eastAsia="x-none"/>
    </w:rPr>
  </w:style>
  <w:style w:type="character" w:customStyle="1" w:styleId="berschrift7Zchn">
    <w:name w:val="Überschrift 7 Zchn"/>
    <w:link w:val="berschrift7"/>
    <w:uiPriority w:val="9"/>
    <w:semiHidden/>
    <w:rsid w:val="00F15E21"/>
    <w:rPr>
      <w:rFonts w:ascii="Calibri" w:eastAsia="Times New Roman" w:hAnsi="Calibri"/>
      <w:sz w:val="24"/>
      <w:szCs w:val="24"/>
      <w:lang w:val="x-none" w:eastAsia="x-none"/>
    </w:rPr>
  </w:style>
  <w:style w:type="character" w:customStyle="1" w:styleId="berschrift8Zchn">
    <w:name w:val="Überschrift 8 Zchn"/>
    <w:link w:val="berschrift8"/>
    <w:uiPriority w:val="9"/>
    <w:semiHidden/>
    <w:rsid w:val="00F15E21"/>
    <w:rPr>
      <w:rFonts w:ascii="Calibri" w:eastAsia="Times New Roman" w:hAnsi="Calibri"/>
      <w:i/>
      <w:iCs/>
      <w:sz w:val="24"/>
      <w:szCs w:val="24"/>
      <w:lang w:val="x-none" w:eastAsia="x-none"/>
    </w:rPr>
  </w:style>
  <w:style w:type="character" w:customStyle="1" w:styleId="berschrift9Zchn">
    <w:name w:val="Überschrift 9 Zchn"/>
    <w:link w:val="berschrift9"/>
    <w:uiPriority w:val="9"/>
    <w:semiHidden/>
    <w:rsid w:val="00F15E21"/>
    <w:rPr>
      <w:rFonts w:ascii="Cambria" w:eastAsia="Times New Roman" w:hAnsi="Cambria"/>
      <w:sz w:val="22"/>
      <w:szCs w:val="22"/>
      <w:lang w:val="x-none" w:eastAsia="x-none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semiHidden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09KopfText8ptnegfett">
    <w:name w:val="09_Kopf_Text_8pt_neg_fett"/>
    <w:uiPriority w:val="1"/>
    <w:semiHidden/>
    <w:rsid w:val="00A65ED0"/>
    <w:rPr>
      <w:b/>
      <w:sz w:val="16"/>
    </w:rPr>
  </w:style>
  <w:style w:type="paragraph" w:styleId="Kopfzeile">
    <w:name w:val="header"/>
    <w:basedOn w:val="Standard"/>
    <w:link w:val="KopfzeileZchn"/>
    <w:uiPriority w:val="99"/>
    <w:semiHidden/>
    <w:rsid w:val="00A65ED0"/>
    <w:pPr>
      <w:tabs>
        <w:tab w:val="center" w:pos="4536"/>
        <w:tab w:val="right" w:pos="9072"/>
      </w:tabs>
    </w:pPr>
  </w:style>
  <w:style w:type="paragraph" w:customStyle="1" w:styleId="09FussPaginalinks">
    <w:name w:val="09_Fuss_Pagina_links"/>
    <w:semiHidden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semiHidden/>
    <w:qFormat/>
    <w:rsid w:val="00AB2739"/>
    <w:pPr>
      <w:spacing w:after="120"/>
    </w:pPr>
  </w:style>
  <w:style w:type="paragraph" w:customStyle="1" w:styleId="01Fremdtext">
    <w:name w:val="01_Fremdtext"/>
    <w:qFormat/>
    <w:rsid w:val="007E052D"/>
    <w:pPr>
      <w:tabs>
        <w:tab w:val="left" w:pos="284"/>
      </w:tabs>
      <w:spacing w:line="240" w:lineRule="exact"/>
      <w:ind w:right="567"/>
      <w:jc w:val="both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semiHidden/>
    <w:qFormat/>
    <w:rsid w:val="00AB2739"/>
    <w:rPr>
      <w:i/>
    </w:rPr>
  </w:style>
  <w:style w:type="character" w:customStyle="1" w:styleId="02AufgabeNrZF">
    <w:name w:val="02_Aufgabe Nr (ZF)"/>
    <w:uiPriority w:val="1"/>
    <w:semiHidden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semiHidden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semiHidden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15E21"/>
    <w:rPr>
      <w:lang w:eastAsia="en-US"/>
    </w:rPr>
  </w:style>
  <w:style w:type="paragraph" w:styleId="Fuzeile">
    <w:name w:val="footer"/>
    <w:basedOn w:val="Standard"/>
    <w:link w:val="FuzeileZchn"/>
    <w:uiPriority w:val="99"/>
    <w:semiHidden/>
    <w:qFormat/>
    <w:rsid w:val="00A65ED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15E21"/>
    <w:rPr>
      <w:lang w:eastAsia="en-US"/>
    </w:rPr>
  </w:style>
  <w:style w:type="character" w:customStyle="1" w:styleId="09KopfText8ptneg">
    <w:name w:val="09_Kopf_Text_8pt_neg"/>
    <w:uiPriority w:val="1"/>
    <w:semiHidden/>
    <w:rsid w:val="00A65ED0"/>
    <w:rPr>
      <w:sz w:val="16"/>
      <w:szCs w:val="16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F15E21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3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semiHidden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AB2739"/>
    <w:pPr>
      <w:spacing w:after="40"/>
    </w:pPr>
  </w:style>
  <w:style w:type="character" w:customStyle="1" w:styleId="0ZFkursiv">
    <w:name w:val="0_ZF_kursiv"/>
    <w:uiPriority w:val="1"/>
    <w:semiHidden/>
    <w:qFormat/>
    <w:rsid w:val="00AB2739"/>
    <w:rPr>
      <w:i/>
    </w:rPr>
  </w:style>
  <w:style w:type="character" w:customStyle="1" w:styleId="0ZFbold">
    <w:name w:val="0_ZF_bold"/>
    <w:uiPriority w:val="1"/>
    <w:semiHidden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"/>
    <w:semiHidden/>
    <w:qFormat/>
    <w:rsid w:val="00AB2739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semiHidden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AB2739"/>
    <w:rPr>
      <w:rFonts w:ascii="Arial" w:eastAsia="SimSun" w:hAnsi="Arial"/>
      <w:sz w:val="11"/>
      <w:szCs w:val="22"/>
      <w:lang w:eastAsia="zh-CN"/>
    </w:rPr>
  </w:style>
  <w:style w:type="paragraph" w:customStyle="1" w:styleId="zzAbstand1pt">
    <w:name w:val="zz_Abstand_1pt"/>
    <w:basedOn w:val="Standard"/>
    <w:semiHidden/>
    <w:rsid w:val="00A061E2"/>
    <w:pPr>
      <w:spacing w:line="28" w:lineRule="exact"/>
    </w:pPr>
    <w:rPr>
      <w:sz w:val="4"/>
      <w:szCs w:val="4"/>
    </w:rPr>
  </w:style>
  <w:style w:type="paragraph" w:customStyle="1" w:styleId="0021116">
    <w:name w:val="00_Ü2 11/16"/>
    <w:basedOn w:val="0011621"/>
    <w:qFormat/>
    <w:rsid w:val="0059276F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semiHidden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semiHidden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semiHidden/>
    <w:qFormat/>
    <w:rsid w:val="00AB2739"/>
    <w:rPr>
      <w:u w:val="single"/>
    </w:rPr>
  </w:style>
  <w:style w:type="paragraph" w:customStyle="1" w:styleId="01Fremdtextv0n0-oZZ">
    <w:name w:val="01_Fremdtext v0 n0 - oZZ"/>
    <w:basedOn w:val="01Fremdtext"/>
    <w:semiHidden/>
    <w:qFormat/>
    <w:rsid w:val="00AB2739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semiHidden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semiHidden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semiHidden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semiHidden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semiHidden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semiHidden/>
    <w:qFormat/>
    <w:rsid w:val="0072477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paragraph" w:customStyle="1" w:styleId="05Fussnotentext">
    <w:name w:val="05_Fussnotentext"/>
    <w:basedOn w:val="05QuelleBU"/>
    <w:semiHidden/>
    <w:qFormat/>
    <w:rsid w:val="00AB2739"/>
    <w:pPr>
      <w:ind w:left="113" w:hanging="113"/>
    </w:pPr>
  </w:style>
  <w:style w:type="paragraph" w:customStyle="1" w:styleId="03Schuelerbeispiel">
    <w:name w:val="03_Schuelerbeispiel"/>
    <w:semiHidden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semiHidden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semiHidden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AB2739"/>
    <w:pPr>
      <w:spacing w:before="120"/>
    </w:pPr>
  </w:style>
  <w:style w:type="character" w:customStyle="1" w:styleId="0ZFboldkursiv">
    <w:name w:val="0_ZF_bold/kursiv"/>
    <w:uiPriority w:val="1"/>
    <w:semiHidden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semiHidden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semiHidden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AB2739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AB2739"/>
    <w:pPr>
      <w:jc w:val="left"/>
    </w:pPr>
  </w:style>
  <w:style w:type="character" w:styleId="BesuchterHyperlink">
    <w:name w:val="FollowedHyperlink"/>
    <w:uiPriority w:val="99"/>
    <w:semiHidden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paragraph" w:customStyle="1" w:styleId="03Autortextv0n0">
    <w:name w:val="03_Autortext v0 n0"/>
    <w:basedOn w:val="02AufgabeTextv0n0"/>
    <w:semiHidden/>
    <w:qFormat/>
    <w:rsid w:val="00AB2739"/>
    <w:rPr>
      <w:i/>
    </w:rPr>
  </w:style>
  <w:style w:type="paragraph" w:customStyle="1" w:styleId="04InfoboxTextv0n0">
    <w:name w:val="04_Infobox_Text v0 n0"/>
    <w:basedOn w:val="04InfoboxText"/>
    <w:semiHidden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semiHidden/>
    <w:rsid w:val="00AB2739"/>
    <w:rPr>
      <w:b/>
    </w:rPr>
  </w:style>
  <w:style w:type="character" w:customStyle="1" w:styleId="09KopfKolumnentitelZchn">
    <w:name w:val="09_Kopf_Kolumnentitel Zchn"/>
    <w:link w:val="09KopfKolumnentitel0"/>
    <w:semiHidden/>
    <w:rsid w:val="00F15E21"/>
    <w:rPr>
      <w:rFonts w:ascii="Arial" w:hAnsi="Arial"/>
      <w:sz w:val="16"/>
      <w:szCs w:val="16"/>
    </w:rPr>
  </w:style>
  <w:style w:type="character" w:customStyle="1" w:styleId="0ZFDramensatz-Person">
    <w:name w:val="0_ZF_Dramensatz-Person"/>
    <w:uiPriority w:val="1"/>
    <w:semiHidden/>
    <w:qFormat/>
    <w:rsid w:val="00ED2578"/>
    <w:rPr>
      <w:rFonts w:ascii="Arial Fett" w:hAnsi="Arial Fett" w:cs="Arial"/>
      <w:b/>
      <w:caps/>
      <w:sz w:val="16"/>
      <w:szCs w:val="16"/>
    </w:rPr>
  </w:style>
  <w:style w:type="paragraph" w:customStyle="1" w:styleId="02AufgabemNrv18n0">
    <w:name w:val="02_Aufgabe mNr v18 n0"/>
    <w:basedOn w:val="02AufgabemNrv6n0"/>
    <w:link w:val="02AufgabemNrv18n0Zchn"/>
    <w:semiHidden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  <w:rPr>
      <w:lang w:val="x-none"/>
    </w:rPr>
  </w:style>
  <w:style w:type="numbering" w:customStyle="1" w:styleId="ListeneueKV">
    <w:name w:val="Liste_neue_KV"/>
    <w:uiPriority w:val="99"/>
    <w:rsid w:val="000B263C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semiHidden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AB2739"/>
    <w:rPr>
      <w:spacing w:val="-2"/>
    </w:rPr>
  </w:style>
  <w:style w:type="paragraph" w:customStyle="1" w:styleId="04TabelleBewertungTextv0n2">
    <w:name w:val="04_Tabelle Bewertung Text v0 n2"/>
    <w:semiHidden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AnredeZchn">
    <w:name w:val="Anrede Zchn"/>
    <w:link w:val="Anrede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Aufzhlungszeichen">
    <w:name w:val="List Bullet"/>
    <w:basedOn w:val="Standard"/>
    <w:uiPriority w:val="99"/>
    <w:semiHidden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DatumZchn">
    <w:name w:val="Datum Zchn"/>
    <w:link w:val="Datum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Dokumentstruktur">
    <w:name w:val="Document Map"/>
    <w:basedOn w:val="Standard"/>
    <w:link w:val="DokumentstrukturZchn"/>
    <w:uiPriority w:val="99"/>
    <w:semiHidden/>
    <w:rsid w:val="00AB2739"/>
    <w:rPr>
      <w:rFonts w:ascii="Tahoma" w:hAnsi="Tahoma"/>
      <w:sz w:val="16"/>
      <w:szCs w:val="16"/>
      <w:lang w:val="x-none" w:eastAsia="x-none"/>
    </w:rPr>
  </w:style>
  <w:style w:type="character" w:customStyle="1" w:styleId="DokumentstrukturZchn">
    <w:name w:val="Dokumentstruktur Zchn"/>
    <w:link w:val="Dokumentstruktur"/>
    <w:uiPriority w:val="99"/>
    <w:semiHidden/>
    <w:rsid w:val="00F15E21"/>
    <w:rPr>
      <w:rFonts w:ascii="Tahoma" w:hAnsi="Tahoma"/>
      <w:sz w:val="16"/>
      <w:szCs w:val="16"/>
      <w:lang w:val="x-none" w:eastAsia="x-none"/>
    </w:rPr>
  </w:style>
  <w:style w:type="paragraph" w:styleId="Endnotentext">
    <w:name w:val="endnote text"/>
    <w:basedOn w:val="Standard"/>
    <w:link w:val="End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EndnotentextZchn">
    <w:name w:val="Endnotentext Zchn"/>
    <w:link w:val="Endnotentext"/>
    <w:uiPriority w:val="99"/>
    <w:semiHidden/>
    <w:rsid w:val="00F15E21"/>
    <w:rPr>
      <w:rFonts w:ascii="Arial" w:hAnsi="Arial"/>
      <w:lang w:val="x-none" w:eastAsia="x-none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Funotentext">
    <w:name w:val="footnote text"/>
    <w:basedOn w:val="Standard"/>
    <w:link w:val="Fu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FunotentextZchn">
    <w:name w:val="Fußnotentext Zchn"/>
    <w:link w:val="Funotentext"/>
    <w:uiPriority w:val="99"/>
    <w:semiHidden/>
    <w:rsid w:val="00F15E21"/>
    <w:rPr>
      <w:rFonts w:ascii="Arial" w:hAnsi="Arial"/>
      <w:lang w:val="x-none" w:eastAsia="x-none"/>
    </w:rPr>
  </w:style>
  <w:style w:type="paragraph" w:styleId="Gruformel">
    <w:name w:val="Closing"/>
    <w:basedOn w:val="Standard"/>
    <w:link w:val="GruformelZchn"/>
    <w:uiPriority w:val="99"/>
    <w:semiHidden/>
    <w:rsid w:val="00AB2739"/>
    <w:pPr>
      <w:ind w:left="4252"/>
    </w:pPr>
    <w:rPr>
      <w:rFonts w:ascii="Arial" w:hAnsi="Arial"/>
      <w:sz w:val="18"/>
      <w:szCs w:val="18"/>
      <w:lang w:val="x-none" w:eastAsia="x-none"/>
    </w:rPr>
  </w:style>
  <w:style w:type="character" w:customStyle="1" w:styleId="GruformelZchn">
    <w:name w:val="Grußformel Zchn"/>
    <w:link w:val="Gruformel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HTMLAdresse">
    <w:name w:val="HTML Address"/>
    <w:basedOn w:val="Standard"/>
    <w:link w:val="HTMLAdresseZchn"/>
    <w:uiPriority w:val="99"/>
    <w:semiHidden/>
    <w:rsid w:val="00AB2739"/>
    <w:rPr>
      <w:rFonts w:ascii="Arial" w:hAnsi="Arial"/>
      <w:i/>
      <w:iCs/>
      <w:sz w:val="18"/>
      <w:szCs w:val="18"/>
      <w:lang w:val="x-none" w:eastAsia="x-none"/>
    </w:rPr>
  </w:style>
  <w:style w:type="character" w:customStyle="1" w:styleId="HTMLAdresseZchn">
    <w:name w:val="HTML Adresse Zchn"/>
    <w:link w:val="HTMLAdresse"/>
    <w:uiPriority w:val="99"/>
    <w:semiHidden/>
    <w:rsid w:val="00F15E21"/>
    <w:rPr>
      <w:rFonts w:ascii="Arial" w:hAnsi="Arial"/>
      <w:i/>
      <w:iCs/>
      <w:sz w:val="18"/>
      <w:szCs w:val="18"/>
      <w:lang w:val="x-none" w:eastAsia="x-none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HTMLVorformatiertZchn">
    <w:name w:val="HTML Vorformatiert Zchn"/>
    <w:link w:val="HTMLVorformatiert"/>
    <w:uiPriority w:val="99"/>
    <w:semiHidden/>
    <w:rsid w:val="00F15E21"/>
    <w:rPr>
      <w:rFonts w:ascii="Courier New" w:hAnsi="Courier New"/>
      <w:lang w:val="x-none" w:eastAsia="x-none"/>
    </w:rPr>
  </w:style>
  <w:style w:type="paragraph" w:styleId="Index1">
    <w:name w:val="index 1"/>
    <w:basedOn w:val="Standard"/>
    <w:next w:val="Standard"/>
    <w:autoRedefine/>
    <w:uiPriority w:val="99"/>
    <w:semiHidden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semiHidden/>
    <w:rsid w:val="00F15E21"/>
    <w:rPr>
      <w:rFonts w:ascii="Arial" w:eastAsia="SimSun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semiHidden/>
    <w:rsid w:val="00F15E21"/>
    <w:rPr>
      <w:rFonts w:ascii="Arial" w:eastAsia="SimSun" w:hAnsi="Arial"/>
      <w:spacing w:val="1"/>
      <w:sz w:val="18"/>
      <w:lang w:val="x-none" w:eastAsia="zh-CN"/>
    </w:rPr>
  </w:style>
  <w:style w:type="paragraph" w:styleId="Liste2">
    <w:name w:val="List 2"/>
    <w:basedOn w:val="Standard"/>
    <w:uiPriority w:val="99"/>
    <w:semiHidden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rsid w:val="00AB2739"/>
  </w:style>
  <w:style w:type="paragraph" w:styleId="Makrotext">
    <w:name w:val="macro"/>
    <w:link w:val="MakrotextZchn"/>
    <w:uiPriority w:val="99"/>
    <w:semiHidden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F15E21"/>
    <w:rPr>
      <w:rFonts w:ascii="Courier New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  <w:lang w:val="x-none" w:eastAsia="x-none"/>
    </w:rPr>
  </w:style>
  <w:style w:type="character" w:customStyle="1" w:styleId="NachrichtenkopfZchn">
    <w:name w:val="Nachrichtenkopf Zchn"/>
    <w:link w:val="Nachrichtenkopf"/>
    <w:uiPriority w:val="99"/>
    <w:semiHidden/>
    <w:rsid w:val="00F15E21"/>
    <w:rPr>
      <w:rFonts w:ascii="Cambria" w:eastAsia="Times New Roman" w:hAnsi="Cambria"/>
      <w:sz w:val="24"/>
      <w:szCs w:val="24"/>
      <w:shd w:val="pct20" w:color="auto" w:fill="auto"/>
      <w:lang w:val="x-none" w:eastAsia="x-none"/>
    </w:rPr>
  </w:style>
  <w:style w:type="paragraph" w:styleId="NurText">
    <w:name w:val="Plain Text"/>
    <w:basedOn w:val="Standard"/>
    <w:link w:val="NurTex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NurTextZchn">
    <w:name w:val="Nur Text Zchn"/>
    <w:link w:val="NurText"/>
    <w:uiPriority w:val="99"/>
    <w:semiHidden/>
    <w:rsid w:val="00F15E21"/>
    <w:rPr>
      <w:rFonts w:ascii="Courier New" w:hAnsi="Courier New"/>
      <w:lang w:val="x-none" w:eastAsia="x-none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3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rsid w:val="00AB2739"/>
    <w:pPr>
      <w:spacing w:after="120"/>
    </w:pPr>
    <w:rPr>
      <w:rFonts w:ascii="Arial" w:hAnsi="Arial"/>
      <w:sz w:val="18"/>
      <w:szCs w:val="18"/>
      <w:lang w:val="x-none" w:eastAsia="x-none"/>
    </w:rPr>
  </w:style>
  <w:style w:type="character" w:customStyle="1" w:styleId="TextkrperZchn">
    <w:name w:val="Textkörper Zchn"/>
    <w:link w:val="Textkrper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2">
    <w:name w:val="Body Text 2"/>
    <w:basedOn w:val="Standard"/>
    <w:link w:val="Textkrper2Zchn"/>
    <w:uiPriority w:val="99"/>
    <w:semiHidden/>
    <w:rsid w:val="00AB2739"/>
    <w:pPr>
      <w:spacing w:after="120" w:line="480" w:lineRule="auto"/>
    </w:pPr>
    <w:rPr>
      <w:rFonts w:ascii="Arial" w:hAnsi="Arial"/>
      <w:sz w:val="18"/>
      <w:szCs w:val="18"/>
      <w:lang w:val="x-none" w:eastAsia="x-none"/>
    </w:rPr>
  </w:style>
  <w:style w:type="character" w:customStyle="1" w:styleId="Textkrper2Zchn">
    <w:name w:val="Textkörper 2 Zchn"/>
    <w:link w:val="Textkrper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3">
    <w:name w:val="Body Text 3"/>
    <w:basedOn w:val="Standard"/>
    <w:link w:val="Textkrper3Zchn"/>
    <w:uiPriority w:val="99"/>
    <w:semiHidden/>
    <w:rsid w:val="00AB2739"/>
    <w:pPr>
      <w:spacing w:after="120"/>
    </w:pPr>
    <w:rPr>
      <w:rFonts w:ascii="Arial" w:hAnsi="Arial"/>
      <w:sz w:val="16"/>
      <w:szCs w:val="16"/>
      <w:lang w:val="x-none" w:eastAsia="x-none"/>
    </w:rPr>
  </w:style>
  <w:style w:type="character" w:customStyle="1" w:styleId="Textkrper3Zchn">
    <w:name w:val="Textkörper 3 Zchn"/>
    <w:link w:val="Textkrper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AB2739"/>
    <w:pPr>
      <w:spacing w:after="120" w:line="480" w:lineRule="auto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Einzug2Zchn">
    <w:name w:val="Textkörper-Einzug 2 Zchn"/>
    <w:link w:val="Textkrper-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AB2739"/>
    <w:pPr>
      <w:spacing w:after="120"/>
      <w:ind w:left="283"/>
    </w:pPr>
    <w:rPr>
      <w:rFonts w:ascii="Arial" w:hAnsi="Arial"/>
      <w:sz w:val="16"/>
      <w:szCs w:val="16"/>
      <w:lang w:val="x-none" w:eastAsia="x-none"/>
    </w:rPr>
  </w:style>
  <w:style w:type="character" w:customStyle="1" w:styleId="Textkrper-Einzug3Zchn">
    <w:name w:val="Textkörper-Einzug 3 Zchn"/>
    <w:link w:val="Textkrper-Einzug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AB2739"/>
    <w:pPr>
      <w:spacing w:after="120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Umschlagabsenderadresse">
    <w:name w:val="envelope return"/>
    <w:basedOn w:val="Standard"/>
    <w:uiPriority w:val="99"/>
    <w:semiHidden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AB2739"/>
  </w:style>
  <w:style w:type="paragraph" w:styleId="Verzeichnis2">
    <w:name w:val="toc 2"/>
    <w:basedOn w:val="Standard"/>
    <w:next w:val="Standard"/>
    <w:autoRedefine/>
    <w:uiPriority w:val="39"/>
    <w:semiHidden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rsid w:val="00AB2739"/>
    <w:pPr>
      <w:ind w:left="1440"/>
    </w:pPr>
  </w:style>
  <w:style w:type="paragraph" w:customStyle="1" w:styleId="09Fusslogo">
    <w:name w:val="09_Fuss_logo"/>
    <w:basedOn w:val="09FussText"/>
    <w:semiHidden/>
    <w:qFormat/>
    <w:rsid w:val="00AB2739"/>
    <w:pPr>
      <w:spacing w:before="4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rsid w:val="00E548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15E21"/>
    <w:rPr>
      <w:rFonts w:ascii="Tahoma" w:hAnsi="Tahoma" w:cs="Tahoma"/>
      <w:sz w:val="16"/>
      <w:szCs w:val="16"/>
      <w:lang w:eastAsia="en-US"/>
    </w:rPr>
  </w:style>
  <w:style w:type="character" w:styleId="Kommentarzeichen">
    <w:name w:val="annotation reference"/>
    <w:uiPriority w:val="99"/>
    <w:semiHidden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uiPriority w:val="99"/>
    <w:semiHidden/>
    <w:rsid w:val="00F15E21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F15E21"/>
    <w:rPr>
      <w:rFonts w:ascii="Calibri" w:hAnsi="Calibri"/>
      <w:b/>
      <w:bCs/>
      <w:lang w:eastAsia="en-US"/>
    </w:rPr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semiHidden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FB02F1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0E540A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FB02F1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fett">
    <w:name w:val="ekv.fett"/>
    <w:basedOn w:val="Absatz-Standardschriftart"/>
    <w:uiPriority w:val="29"/>
    <w:semiHidden/>
    <w:qFormat/>
    <w:rsid w:val="009006A1"/>
    <w:rPr>
      <w:b/>
    </w:rPr>
  </w:style>
  <w:style w:type="character" w:customStyle="1" w:styleId="ekvkursiv">
    <w:name w:val="ekv.kursiv"/>
    <w:basedOn w:val="Absatz-Standardschriftart"/>
    <w:uiPriority w:val="30"/>
    <w:semiHidden/>
    <w:qFormat/>
    <w:rsid w:val="009006A1"/>
    <w:rPr>
      <w:i/>
    </w:rPr>
  </w:style>
  <w:style w:type="paragraph" w:customStyle="1" w:styleId="ekvue2arial">
    <w:name w:val="ekv.ue2.arial"/>
    <w:basedOn w:val="Standard"/>
    <w:uiPriority w:val="11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  <w:szCs w:val="22"/>
    </w:rPr>
  </w:style>
  <w:style w:type="character" w:customStyle="1" w:styleId="ekvsymbol">
    <w:name w:val="ekv.symbol"/>
    <w:basedOn w:val="Absatz-Standardschriftart"/>
    <w:uiPriority w:val="1"/>
    <w:semiHidden/>
    <w:qFormat/>
    <w:rsid w:val="009006A1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szCs w:val="22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9006A1"/>
    <w:pPr>
      <w:suppressLineNumbers w:val="0"/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  <w:szCs w:val="22"/>
    </w:rPr>
  </w:style>
  <w:style w:type="paragraph" w:customStyle="1" w:styleId="ekvkreuzwortrtsel">
    <w:name w:val="ekv.kreuzworträtsel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  <w:szCs w:val="22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  <w:szCs w:val="22"/>
      <w14:textFill>
        <w14:solidFill>
          <w14:srgbClr w14:val="000000">
            <w14:lumMod w14:val="65000"/>
          </w14:srgbClr>
        </w14:solidFill>
      </w14:textFill>
    </w:rPr>
  </w:style>
  <w:style w:type="paragraph" w:customStyle="1" w:styleId="ekvpagina">
    <w:name w:val="ekv.pagina"/>
    <w:basedOn w:val="Standard"/>
    <w:uiPriority w:val="99"/>
    <w:semiHidden/>
    <w:qFormat/>
    <w:rsid w:val="009006A1"/>
    <w:pPr>
      <w:suppressLineNumbers w:val="0"/>
      <w:spacing w:line="130" w:lineRule="exact"/>
      <w:ind w:left="113"/>
    </w:pPr>
    <w:rPr>
      <w:rFonts w:ascii="Arial" w:eastAsiaTheme="minorHAnsi" w:hAnsi="Arial" w:cstheme="minorBidi"/>
      <w:noProof/>
      <w:sz w:val="10"/>
      <w:szCs w:val="22"/>
    </w:rPr>
  </w:style>
  <w:style w:type="paragraph" w:customStyle="1" w:styleId="ekvpaginabild">
    <w:name w:val="ekv.pagina.bild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  <w:szCs w:val="22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  <w:sz w:val="22"/>
      <w:szCs w:val="22"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  <w:szCs w:val="22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9006A1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9006A1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szCs w:val="22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9006A1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  <w:szCs w:val="22"/>
    </w:rPr>
  </w:style>
  <w:style w:type="paragraph" w:customStyle="1" w:styleId="ekvschnittbox">
    <w:name w:val="ekv.schnittbox"/>
    <w:basedOn w:val="Standard"/>
    <w:uiPriority w:val="99"/>
    <w:semiHidden/>
    <w:qFormat/>
    <w:rsid w:val="009006A1"/>
    <w:pPr>
      <w:suppressLineNumbers w:val="0"/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9006A1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  <w:szCs w:val="22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9006A1"/>
    <w:rPr>
      <w:sz w:val="17"/>
    </w:rPr>
  </w:style>
  <w:style w:type="paragraph" w:customStyle="1" w:styleId="ekvkopiervorlage">
    <w:name w:val="ekv.kopiervorlag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  <w:szCs w:val="22"/>
    </w:rPr>
  </w:style>
  <w:style w:type="character" w:customStyle="1" w:styleId="ekvHochgestellt">
    <w:name w:val="ekv.Hochgestellt"/>
    <w:basedOn w:val="Absatz-Standardschriftart"/>
    <w:semiHidden/>
    <w:rsid w:val="009006A1"/>
    <w:rPr>
      <w:vertAlign w:val="superscript"/>
    </w:rPr>
  </w:style>
  <w:style w:type="table" w:customStyle="1" w:styleId="KlettTabneu2018-02-23">
    <w:name w:val="*Klett_Tab_neu_2018-02-23"/>
    <w:basedOn w:val="NormaleTabelle"/>
    <w:uiPriority w:val="99"/>
    <w:rsid w:val="007F505E"/>
    <w:tblPr>
      <w:tblInd w:w="113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113" w:type="dxa"/>
        <w:bottom w:w="85" w:type="dxa"/>
        <w:right w:w="113" w:type="dxa"/>
      </w:tblCellMar>
    </w:tblPr>
  </w:style>
  <w:style w:type="paragraph" w:customStyle="1" w:styleId="02AufgabeTextv6n0">
    <w:name w:val="02_Aufgabe Text v6 n0"/>
    <w:basedOn w:val="02AufgabeTextv0n0"/>
    <w:qFormat/>
    <w:rsid w:val="006527FD"/>
    <w:pPr>
      <w:spacing w:before="120"/>
    </w:pPr>
  </w:style>
  <w:style w:type="character" w:styleId="Funotenzeichen">
    <w:name w:val="footnote reference"/>
    <w:basedOn w:val="Absatz-Standardschriftart"/>
    <w:uiPriority w:val="99"/>
    <w:semiHidden/>
    <w:rsid w:val="00DF4A28"/>
    <w:rPr>
      <w:vertAlign w:val="superscript"/>
    </w:rPr>
  </w:style>
  <w:style w:type="character" w:styleId="Hervorhebung">
    <w:name w:val="Emphasis"/>
    <w:basedOn w:val="Absatz-Standardschriftart"/>
    <w:uiPriority w:val="20"/>
    <w:qFormat/>
    <w:rsid w:val="009020F7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726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3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97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684529">
              <w:marLeft w:val="293"/>
              <w:marRight w:val="0"/>
              <w:marTop w:val="104"/>
              <w:marBottom w:val="27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783358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  <w:div w:id="92943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69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hef\Desktop\Klett_Unterwegs\Template_Stdbl_LUMA_T1_KV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97C4BD-082A-4806-90BC-C83064CEB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289</Words>
  <Characters>1824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Vorlage_Stundenblätter_KV</vt:lpstr>
    </vt:vector>
  </TitlesOfParts>
  <Company>Ernst Klett Verlag, Stuttgart</Company>
  <LinksUpToDate>false</LinksUpToDate>
  <CharactersWithSpaces>2109</CharactersWithSpaces>
  <SharedDoc>false</SharedDoc>
  <HyperlinkBase/>
  <HLinks>
    <vt:vector size="6" baseType="variant">
      <vt:variant>
        <vt:i4>2293800</vt:i4>
      </vt:variant>
      <vt:variant>
        <vt:i4>0</vt:i4>
      </vt:variant>
      <vt:variant>
        <vt:i4>0</vt:i4>
      </vt:variant>
      <vt:variant>
        <vt:i4>5</vt:i4>
      </vt:variant>
      <vt:variant>
        <vt:lpwstr>http://www.theater-wahlverwandte.de/die-marquise-von-o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Ernst Klett Verlag, Stuttgart</dc:creator>
  <cp:lastModifiedBy/>
  <cp:revision>17</cp:revision>
  <cp:lastPrinted>2018-07-30T12:59:00Z</cp:lastPrinted>
  <dcterms:created xsi:type="dcterms:W3CDTF">2018-07-20T15:05:00Z</dcterms:created>
  <dcterms:modified xsi:type="dcterms:W3CDTF">2018-10-15T12:45:00Z</dcterms:modified>
</cp:coreProperties>
</file>