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body>
    <w:p w14:paraId="0B7C5FAC" w14:textId="7E412046" w:rsidR="009006A1" w:rsidRDefault="0028765E" w:rsidP="00774276">
      <w:pPr>
        <w:pStyle w:val="0011621"/>
      </w:pP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59264" behindDoc="0" locked="1" layoutInCell="1" allowOverlap="1" wp14:anchorId="549BEFE3" wp14:editId="02825E1C">
                <wp:simplePos x="0" y="0"/>
                <wp:positionH relativeFrom="page">
                  <wp:posOffset>5924550</wp:posOffset>
                </wp:positionH>
                <wp:positionV relativeFrom="paragraph">
                  <wp:posOffset>2091690</wp:posOffset>
                </wp:positionV>
                <wp:extent cx="1038225" cy="619125"/>
                <wp:effectExtent l="0" t="0" r="9525" b="9525"/>
                <wp:wrapNone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6191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A23F4A" w14:textId="3A54B667" w:rsidR="00E5044A" w:rsidRPr="00DE7998" w:rsidRDefault="00E5044A" w:rsidP="0028765E">
                            <w:pPr>
                              <w:pStyle w:val="05QuelleBU"/>
                              <w:spacing w:before="100"/>
                              <w:rPr>
                                <w:rFonts w:cs="Arial"/>
                                <w:szCs w:val="14"/>
                              </w:rPr>
                            </w:pPr>
                            <w:r w:rsidRPr="00DE7998">
                              <w:rPr>
                                <w:rFonts w:cs="Arial"/>
                                <w:szCs w:val="14"/>
                              </w:rPr>
                              <w:t xml:space="preserve">Mascha Kaléko </w:t>
                            </w:r>
                            <w:r w:rsidR="00BE0907">
                              <w:rPr>
                                <w:rFonts w:cs="Arial"/>
                                <w:szCs w:val="14"/>
                              </w:rPr>
                              <w:br/>
                            </w:r>
                            <w:r w:rsidRPr="00DE7998">
                              <w:rPr>
                                <w:rFonts w:cs="Arial"/>
                                <w:szCs w:val="14"/>
                              </w:rPr>
                              <w:t>(1907–1975).</w:t>
                            </w:r>
                          </w:p>
                          <w:p w14:paraId="14BFF056" w14:textId="451A62EB" w:rsidR="0028765E" w:rsidRPr="0028765E" w:rsidRDefault="009B6700" w:rsidP="009B6700">
                            <w:pPr>
                              <w:pStyle w:val="05QuelleBU"/>
                              <w:spacing w:before="0"/>
                              <w:rPr>
                                <w:rFonts w:cs="Arial"/>
                                <w:iCs/>
                                <w:color w:val="000000"/>
                                <w:szCs w:val="14"/>
                              </w:rPr>
                            </w:pPr>
                            <w:r w:rsidRPr="009B6700">
                              <w:rPr>
                                <w:rStyle w:val="fotograf"/>
                                <w:rFonts w:cs="Arial"/>
                                <w:iCs/>
                                <w:color w:val="000000"/>
                                <w:szCs w:val="14"/>
                              </w:rPr>
                              <w:t xml:space="preserve">Quelle: Picture-Alliance </w:t>
                            </w:r>
                            <w:r>
                              <w:rPr>
                                <w:rStyle w:val="fotograf"/>
                                <w:rFonts w:cs="Arial"/>
                                <w:iCs/>
                                <w:color w:val="000000"/>
                                <w:szCs w:val="14"/>
                              </w:rPr>
                              <w:br/>
                            </w:r>
                            <w:r w:rsidRPr="009B6700">
                              <w:rPr>
                                <w:rStyle w:val="fotograf"/>
                                <w:rFonts w:cs="Arial"/>
                                <w:iCs/>
                                <w:color w:val="000000"/>
                                <w:szCs w:val="14"/>
                              </w:rPr>
                              <w:t xml:space="preserve">(dpa / </w:t>
                            </w:r>
                            <w:proofErr w:type="spellStart"/>
                            <w:r w:rsidRPr="009B6700">
                              <w:rPr>
                                <w:rStyle w:val="fotograf"/>
                                <w:rFonts w:cs="Arial"/>
                                <w:iCs/>
                                <w:color w:val="000000"/>
                                <w:szCs w:val="14"/>
                              </w:rPr>
                              <w:t>Röhnert</w:t>
                            </w:r>
                            <w:proofErr w:type="spellEnd"/>
                            <w:r w:rsidRPr="009B6700">
                              <w:rPr>
                                <w:rStyle w:val="fotograf"/>
                                <w:rFonts w:cs="Arial"/>
                                <w:iCs/>
                                <w:color w:val="000000"/>
                                <w:szCs w:val="14"/>
                              </w:rPr>
                              <w:t xml:space="preserve">), </w:t>
                            </w:r>
                            <w:r w:rsidR="00BE0907">
                              <w:rPr>
                                <w:rStyle w:val="fotograf"/>
                                <w:rFonts w:cs="Arial"/>
                                <w:iCs/>
                                <w:color w:val="000000"/>
                                <w:szCs w:val="14"/>
                              </w:rPr>
                              <w:br/>
                            </w:r>
                            <w:r w:rsidRPr="009B6700">
                              <w:rPr>
                                <w:rStyle w:val="fotograf"/>
                                <w:rFonts w:cs="Arial"/>
                                <w:iCs/>
                                <w:color w:val="000000"/>
                                <w:szCs w:val="14"/>
                              </w:rPr>
                              <w:t>Frankfurt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margin-left:466.5pt;margin-top:164.7pt;width:81.75pt;height:48.7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" filled="f" stroked="f">
                <v:textbox inset="0,0,0,0">
                  <w:txbxContent>
                    <w:p w14:paraId="6AA23F4A" w14:textId="3A54B667" w:rsidR="00E5044A" w:rsidRPr="00DE7998" w:rsidRDefault="00E5044A" w:rsidP="0028765E">
                      <w:pPr>
                        <w:pStyle w:val="05QuelleBU"/>
                        <w:spacing w:before="100"/>
                        <w:rPr>
                          <w:rFonts w:cs="Arial"/>
                          <w:szCs w:val="14"/>
                        </w:rPr>
                      </w:pPr>
                      <w:r w:rsidRPr="00DE7998">
                        <w:rPr>
                          <w:rFonts w:cs="Arial"/>
                          <w:szCs w:val="14"/>
                        </w:rPr>
                        <w:t xml:space="preserve">Mascha Kaléko </w:t>
                      </w:r>
                      <w:r w:rsidR="00BE0907">
                        <w:rPr>
                          <w:rFonts w:cs="Arial"/>
                          <w:szCs w:val="14"/>
                        </w:rPr>
                        <w:br/>
                      </w:r>
                      <w:r w:rsidRPr="00DE7998">
                        <w:rPr>
                          <w:rFonts w:cs="Arial"/>
                          <w:szCs w:val="14"/>
                        </w:rPr>
                        <w:t>(1907–1975).</w:t>
                      </w:r>
                    </w:p>
                    <w:p w14:paraId="14BFF056" w14:textId="451A62EB" w:rsidR="0028765E" w:rsidRPr="0028765E" w:rsidRDefault="009B6700" w:rsidP="009B6700">
                      <w:pPr>
                        <w:pStyle w:val="05QuelleBU"/>
                        <w:spacing w:before="0"/>
                        <w:rPr>
                          <w:rFonts w:cs="Arial"/>
                          <w:iCs/>
                          <w:color w:val="000000"/>
                          <w:szCs w:val="14"/>
                        </w:rPr>
                      </w:pPr>
                      <w:r w:rsidRPr="009B6700">
                        <w:rPr>
                          <w:rStyle w:val="fotograf"/>
                          <w:rFonts w:cs="Arial"/>
                          <w:iCs/>
                          <w:color w:val="000000"/>
                          <w:szCs w:val="14"/>
                        </w:rPr>
                        <w:t xml:space="preserve">Quelle: Picture-Alliance </w:t>
                      </w:r>
                      <w:r>
                        <w:rPr>
                          <w:rStyle w:val="fotograf"/>
                          <w:rFonts w:cs="Arial"/>
                          <w:iCs/>
                          <w:color w:val="000000"/>
                          <w:szCs w:val="14"/>
                        </w:rPr>
                        <w:br/>
                      </w:r>
                      <w:r w:rsidRPr="009B6700">
                        <w:rPr>
                          <w:rStyle w:val="fotograf"/>
                          <w:rFonts w:cs="Arial"/>
                          <w:iCs/>
                          <w:color w:val="000000"/>
                          <w:szCs w:val="14"/>
                        </w:rPr>
                        <w:t xml:space="preserve">(dpa / </w:t>
                      </w:r>
                      <w:proofErr w:type="spellStart"/>
                      <w:r w:rsidRPr="009B6700">
                        <w:rPr>
                          <w:rStyle w:val="fotograf"/>
                          <w:rFonts w:cs="Arial"/>
                          <w:iCs/>
                          <w:color w:val="000000"/>
                          <w:szCs w:val="14"/>
                        </w:rPr>
                        <w:t>Röhnert</w:t>
                      </w:r>
                      <w:proofErr w:type="spellEnd"/>
                      <w:r w:rsidRPr="009B6700">
                        <w:rPr>
                          <w:rStyle w:val="fotograf"/>
                          <w:rFonts w:cs="Arial"/>
                          <w:iCs/>
                          <w:color w:val="000000"/>
                          <w:szCs w:val="14"/>
                        </w:rPr>
                        <w:t xml:space="preserve">), </w:t>
                      </w:r>
                      <w:r w:rsidR="00BE0907">
                        <w:rPr>
                          <w:rStyle w:val="fotograf"/>
                          <w:rFonts w:cs="Arial"/>
                          <w:iCs/>
                          <w:color w:val="000000"/>
                          <w:szCs w:val="14"/>
                        </w:rPr>
                        <w:br/>
                      </w:r>
                      <w:r w:rsidRPr="009B6700">
                        <w:rPr>
                          <w:rStyle w:val="fotograf"/>
                          <w:rFonts w:cs="Arial"/>
                          <w:iCs/>
                          <w:color w:val="000000"/>
                          <w:szCs w:val="14"/>
                        </w:rPr>
                        <w:t>Frankfurt</w:t>
                      </w:r>
                    </w:p>
                  </w:txbxContent>
                </v:textbox>
                <w10:wrap anchorx="page"/>
                <w10:anchorlock/>
              </v:shape>
            </w:pict>
          </mc:Fallback>
        </mc:AlternateContent>
      </w:r>
      <w:r w:rsidR="00C0218D">
        <w:t>„</w:t>
      </w:r>
      <w:r w:rsidR="007633E9">
        <w:t>Heimweh</w:t>
      </w:r>
      <w:r w:rsidR="00AB24B7">
        <w:t>,</w:t>
      </w:r>
      <w:r w:rsidR="009D1BE1">
        <w:t xml:space="preserve"> </w:t>
      </w:r>
      <w:r w:rsidR="007633E9">
        <w:t>wonach?</w:t>
      </w:r>
      <w:r w:rsidR="00C0218D">
        <w:t xml:space="preserve">“ – </w:t>
      </w:r>
      <w:r w:rsidR="009D1BE1">
        <w:t>G</w:t>
      </w:r>
      <w:r w:rsidR="009D1BE1">
        <w:t>e</w:t>
      </w:r>
      <w:r w:rsidR="009D1BE1">
        <w:t xml:space="preserve">dichte vergleichend </w:t>
      </w:r>
      <w:r>
        <w:br/>
      </w:r>
      <w:r w:rsidR="009D1BE1">
        <w:t>in ihrem Kontext interpretieren</w:t>
      </w:r>
    </w:p>
    <w:p w14:paraId="3DA7335B" w14:textId="3D8E0F1C" w:rsidR="0061218D" w:rsidRDefault="00902EE5" w:rsidP="0061218D">
      <w:pPr>
        <w:pStyle w:val="01Fremdtext0"/>
        <w:jc w:val="left"/>
      </w:pPr>
      <w:r>
        <w:rPr>
          <w:noProof/>
          <w:lang w:eastAsia="de-DE"/>
        </w:rPr>
        <w:drawing>
          <wp:anchor distT="0" distB="0" distL="114300" distR="4320540" simplePos="0" relativeHeight="251673600" behindDoc="1" locked="1" layoutInCell="1" allowOverlap="1" wp14:anchorId="1C9BA2D6" wp14:editId="18189E3A">
            <wp:simplePos x="0" y="0"/>
            <wp:positionH relativeFrom="column">
              <wp:posOffset>-157480</wp:posOffset>
            </wp:positionH>
            <wp:positionV relativeFrom="paragraph">
              <wp:posOffset>245110</wp:posOffset>
            </wp:positionV>
            <wp:extent cx="2688480" cy="1069200"/>
            <wp:effectExtent l="0" t="0" r="0" b="0"/>
            <wp:wrapTight wrapText="bothSides">
              <wp:wrapPolygon edited="0">
                <wp:start x="0" y="0"/>
                <wp:lineTo x="0" y="21176"/>
                <wp:lineTo x="21432" y="21176"/>
                <wp:lineTo x="21432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594_kv_19##Schriftwarnung##_0001_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8480" cy="1069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B6700">
        <w:rPr>
          <w:noProof/>
          <w:lang w:eastAsia="de-DE"/>
        </w:rPr>
        <w:drawing>
          <wp:anchor distT="0" distB="0" distL="114300" distR="114300" simplePos="0" relativeHeight="251672576" behindDoc="0" locked="0" layoutInCell="1" allowOverlap="1" wp14:anchorId="2E85D8A5" wp14:editId="5CCA83F3">
            <wp:simplePos x="0" y="0"/>
            <wp:positionH relativeFrom="column">
              <wp:posOffset>3069590</wp:posOffset>
            </wp:positionH>
            <wp:positionV relativeFrom="paragraph">
              <wp:posOffset>17780</wp:posOffset>
            </wp:positionV>
            <wp:extent cx="1547686" cy="1857375"/>
            <wp:effectExtent l="0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pa Picture-Alliance-03351414-HighRes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937"/>
                    <a:stretch/>
                  </pic:blipFill>
                  <pic:spPr bwMode="auto">
                    <a:xfrm>
                      <a:off x="0" y="0"/>
                      <a:ext cx="1547686" cy="1857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1218D" w:rsidRPr="00545A63">
        <w:t xml:space="preserve">Mascha Kaléko: </w:t>
      </w:r>
      <w:r w:rsidR="0061218D">
        <w:t>Heimweh, wonach?</w:t>
      </w:r>
    </w:p>
    <w:p w14:paraId="3C6E0959" w14:textId="0FF638AC" w:rsidR="0061218D" w:rsidRDefault="009B6700" w:rsidP="0061218D">
      <w:pPr>
        <w:pStyle w:val="05QuelleBU"/>
      </w:pPr>
      <w:r w:rsidRPr="009B6700">
        <w:t xml:space="preserve">Quelle: Mascha Kaléko: Mein Lied geht weiter. </w:t>
      </w:r>
      <w:r>
        <w:br/>
      </w:r>
      <w:r w:rsidRPr="009B6700">
        <w:t xml:space="preserve">Hundert Gedichte. Ausgew. u. hrsg. v. Gisela </w:t>
      </w:r>
      <w:proofErr w:type="spellStart"/>
      <w:r w:rsidRPr="009B6700">
        <w:t>Zoch</w:t>
      </w:r>
      <w:proofErr w:type="spellEnd"/>
      <w:r w:rsidRPr="009B6700">
        <w:t xml:space="preserve">-Westphal. </w:t>
      </w:r>
      <w:r>
        <w:br/>
      </w:r>
      <w:r w:rsidRPr="009B6700">
        <w:t>Deutscher Taschenbuch Verlag München 2007, S. 81.</w:t>
      </w:r>
    </w:p>
    <w:p w14:paraId="0149906F" w14:textId="02675756" w:rsidR="00B21D89" w:rsidRPr="00497FA3" w:rsidRDefault="00902EE5" w:rsidP="00705D33">
      <w:pPr>
        <w:pStyle w:val="01Fremdtext0"/>
        <w:spacing w:before="360" w:after="0"/>
        <w:jc w:val="left"/>
      </w:pPr>
      <w:r>
        <w:rPr>
          <w:noProof/>
          <w:lang w:eastAsia="de-DE"/>
        </w:rPr>
        <w:drawing>
          <wp:anchor distT="0" distB="0" distL="114300" distR="114300" simplePos="0" relativeHeight="251674624" behindDoc="1" locked="1" layoutInCell="1" allowOverlap="1" wp14:anchorId="3CFDEF3F" wp14:editId="6521429C">
            <wp:simplePos x="0" y="0"/>
            <wp:positionH relativeFrom="column">
              <wp:posOffset>-168910</wp:posOffset>
            </wp:positionH>
            <wp:positionV relativeFrom="paragraph">
              <wp:posOffset>464820</wp:posOffset>
            </wp:positionV>
            <wp:extent cx="6176010" cy="3456940"/>
            <wp:effectExtent l="0" t="0" r="0" b="0"/>
            <wp:wrapSquare wrapText="bothSides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594_kv_19##Schriftwarnung##_0001_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6010" cy="3456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1D89">
        <w:t xml:space="preserve">Mascha Kaléko: </w:t>
      </w:r>
      <w:r w:rsidR="00B21D89" w:rsidRPr="00497FA3">
        <w:t>Wiedersehen mit Berlin</w:t>
      </w:r>
    </w:p>
    <w:p w14:paraId="41B3F166" w14:textId="36B64FB5" w:rsidR="0066436A" w:rsidRDefault="009B6700" w:rsidP="0066436A">
      <w:pPr>
        <w:pStyle w:val="05QuelleBU"/>
        <w:rPr>
          <w:rStyle w:val="02AufgabeNrZF"/>
        </w:rPr>
      </w:pPr>
      <w:r w:rsidRPr="009B6700">
        <w:t xml:space="preserve">Quelle: Mascha Kaléko: Mein Lied geht weiter. Hundert Gedichte. Ausgew. u. hrsg. v. Gisela </w:t>
      </w:r>
      <w:proofErr w:type="spellStart"/>
      <w:r w:rsidRPr="009B6700">
        <w:t>Zoch</w:t>
      </w:r>
      <w:proofErr w:type="spellEnd"/>
      <w:r w:rsidRPr="009B6700">
        <w:t xml:space="preserve">-Westphal. </w:t>
      </w:r>
      <w:r>
        <w:br/>
      </w:r>
      <w:r w:rsidRPr="009B6700">
        <w:t>Deutscher Taschenbuch Verlag München 2007, S. 83 f.</w:t>
      </w:r>
    </w:p>
    <w:p w14:paraId="56AB0270" w14:textId="1C036358" w:rsidR="00B4725A" w:rsidRDefault="00B4725A" w:rsidP="00B4725A">
      <w:pPr>
        <w:pStyle w:val="02AufgabemNrv12n0"/>
      </w:pPr>
      <w:r>
        <w:rPr>
          <w:rStyle w:val="02AufgabeNrZF"/>
        </w:rPr>
        <w:t xml:space="preserve"> 1 </w:t>
      </w:r>
      <w:r w:rsidRPr="007E504D">
        <w:tab/>
      </w:r>
      <w:r>
        <w:t xml:space="preserve">Mascha Kaléko und Ruth Klüger wurden als Jüdinnen im Nationalsozialismus verfolgt. </w:t>
      </w:r>
      <w:r w:rsidR="0028765E">
        <w:br/>
      </w:r>
      <w:r>
        <w:t>Beide erlebten Zeiten der Flucht und Emigration. Recherchieren Sie Informationen über ihr Leben.</w:t>
      </w:r>
    </w:p>
    <w:p w14:paraId="0B1C9E36" w14:textId="63EE2DB8" w:rsidR="009B6700" w:rsidRDefault="009B6700" w:rsidP="009B6700">
      <w:pPr>
        <w:pStyle w:val="02AufgabeSchreibzeilenoText"/>
      </w:pPr>
      <w:r>
        <w:tab/>
      </w:r>
    </w:p>
    <w:p w14:paraId="435CDD36" w14:textId="5C9F33A3" w:rsidR="009B6700" w:rsidRDefault="009B6700" w:rsidP="009B6700">
      <w:pPr>
        <w:pStyle w:val="02AufgabeSchreibzeilenoText"/>
      </w:pPr>
      <w:r>
        <w:tab/>
      </w:r>
    </w:p>
    <w:p w14:paraId="628CD7F1" w14:textId="50452FB0" w:rsidR="009B6700" w:rsidRDefault="009B6700" w:rsidP="009B6700">
      <w:pPr>
        <w:pStyle w:val="02AufgabeSchreibzeilenoText"/>
      </w:pPr>
      <w:r>
        <w:tab/>
      </w:r>
    </w:p>
    <w:p w14:paraId="09434570" w14:textId="74CB8CA3" w:rsidR="009B6700" w:rsidRDefault="009B6700" w:rsidP="009B6700">
      <w:pPr>
        <w:pStyle w:val="02AufgabeSchreibzeilenoText"/>
      </w:pPr>
      <w:r>
        <w:tab/>
      </w:r>
    </w:p>
    <w:p w14:paraId="54D86575" w14:textId="4A6EFA4B" w:rsidR="0028765E" w:rsidRDefault="009B6700" w:rsidP="009B6700">
      <w:pPr>
        <w:pStyle w:val="02AufgabeSchreibzeilenoText"/>
      </w:pPr>
      <w:r>
        <w:tab/>
      </w:r>
      <w:r w:rsidR="0028765E">
        <w:br w:type="page"/>
      </w:r>
    </w:p>
    <w:p w14:paraId="1B432DAA" w14:textId="000CE26D" w:rsidR="00B21D89" w:rsidRPr="00FB11EC" w:rsidRDefault="00902EE5" w:rsidP="00902EE5">
      <w:pPr>
        <w:pStyle w:val="01Fremdtext0"/>
        <w:spacing w:after="0"/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663871" behindDoc="1" locked="0" layoutInCell="1" allowOverlap="1" wp14:anchorId="5EA216CE" wp14:editId="3A34109C">
            <wp:simplePos x="0" y="0"/>
            <wp:positionH relativeFrom="column">
              <wp:posOffset>-210820</wp:posOffset>
            </wp:positionH>
            <wp:positionV relativeFrom="paragraph">
              <wp:posOffset>198755</wp:posOffset>
            </wp:positionV>
            <wp:extent cx="6035040" cy="5705475"/>
            <wp:effectExtent l="0" t="0" r="3810" b="9525"/>
            <wp:wrapSquare wrapText="bothSides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594_kv_19##Schriftwarnung##_0002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5040" cy="5705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8765E"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68480" behindDoc="0" locked="1" layoutInCell="1" allowOverlap="1" wp14:anchorId="15012D01" wp14:editId="1B1C7331">
                <wp:simplePos x="0" y="0"/>
                <wp:positionH relativeFrom="column">
                  <wp:posOffset>3051175</wp:posOffset>
                </wp:positionH>
                <wp:positionV relativeFrom="paragraph">
                  <wp:posOffset>2781300</wp:posOffset>
                </wp:positionV>
                <wp:extent cx="2230755" cy="320675"/>
                <wp:effectExtent l="0" t="0" r="0" b="3175"/>
                <wp:wrapNone/>
                <wp:docPr id="6" name="Textfeld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0755" cy="320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58CFE6" w14:textId="77777777" w:rsidR="0061218D" w:rsidRPr="00DE7998" w:rsidRDefault="0061218D" w:rsidP="00D81463">
                            <w:pPr>
                              <w:pStyle w:val="05QuelleBU"/>
                              <w:spacing w:before="0"/>
                              <w:rPr>
                                <w:rFonts w:cs="Arial"/>
                                <w:szCs w:val="14"/>
                              </w:rPr>
                            </w:pPr>
                            <w:r>
                              <w:rPr>
                                <w:rFonts w:cs="Arial"/>
                                <w:szCs w:val="14"/>
                              </w:rPr>
                              <w:t>Ruth Klüger</w:t>
                            </w:r>
                            <w:r w:rsidRPr="00DE7998">
                              <w:rPr>
                                <w:rFonts w:cs="Arial"/>
                                <w:szCs w:val="14"/>
                              </w:rPr>
                              <w:t xml:space="preserve"> (</w:t>
                            </w:r>
                            <w:r>
                              <w:rPr>
                                <w:rFonts w:cs="Arial"/>
                                <w:szCs w:val="14"/>
                              </w:rPr>
                              <w:t xml:space="preserve">* </w:t>
                            </w:r>
                            <w:r w:rsidRPr="00DE7998">
                              <w:rPr>
                                <w:rFonts w:cs="Arial"/>
                                <w:szCs w:val="14"/>
                              </w:rPr>
                              <w:t>19</w:t>
                            </w:r>
                            <w:r>
                              <w:rPr>
                                <w:rFonts w:cs="Arial"/>
                                <w:szCs w:val="14"/>
                              </w:rPr>
                              <w:t>31</w:t>
                            </w:r>
                            <w:r w:rsidRPr="00DE7998">
                              <w:rPr>
                                <w:rFonts w:cs="Arial"/>
                                <w:szCs w:val="14"/>
                              </w:rPr>
                              <w:t>).</w:t>
                            </w:r>
                          </w:p>
                          <w:p w14:paraId="3F2CA2AA" w14:textId="45A2DD68" w:rsidR="0061218D" w:rsidRPr="00DE7998" w:rsidRDefault="00D902A8" w:rsidP="00D81463">
                            <w:pPr>
                              <w:pStyle w:val="05QuelleBU"/>
                              <w:spacing w:before="0"/>
                              <w:rPr>
                                <w:rFonts w:cs="Arial"/>
                                <w:szCs w:val="14"/>
                              </w:rPr>
                            </w:pPr>
                            <w:r w:rsidRPr="00D902A8">
                              <w:rPr>
                                <w:rStyle w:val="fotograf"/>
                                <w:rFonts w:cs="Arial"/>
                                <w:iCs/>
                                <w:color w:val="000000"/>
                                <w:szCs w:val="14"/>
                              </w:rPr>
                              <w:t xml:space="preserve">Quelle: </w:t>
                            </w:r>
                            <w:proofErr w:type="spellStart"/>
                            <w:r w:rsidRPr="00D902A8">
                              <w:rPr>
                                <w:rStyle w:val="fotograf"/>
                                <w:rFonts w:cs="Arial"/>
                                <w:iCs/>
                                <w:color w:val="000000"/>
                                <w:szCs w:val="14"/>
                              </w:rPr>
                              <w:t>laif</w:t>
                            </w:r>
                            <w:proofErr w:type="spellEnd"/>
                            <w:r w:rsidRPr="00D902A8">
                              <w:rPr>
                                <w:rStyle w:val="fotograf"/>
                                <w:rFonts w:cs="Arial"/>
                                <w:iCs/>
                                <w:color w:val="000000"/>
                                <w:szCs w:val="14"/>
                              </w:rPr>
                              <w:t xml:space="preserve"> (Isolde </w:t>
                            </w:r>
                            <w:proofErr w:type="spellStart"/>
                            <w:r w:rsidRPr="00D902A8">
                              <w:rPr>
                                <w:rStyle w:val="fotograf"/>
                                <w:rFonts w:cs="Arial"/>
                                <w:iCs/>
                                <w:color w:val="000000"/>
                                <w:szCs w:val="14"/>
                              </w:rPr>
                              <w:t>Ohlbaum</w:t>
                            </w:r>
                            <w:proofErr w:type="spellEnd"/>
                            <w:r w:rsidRPr="00D902A8">
                              <w:rPr>
                                <w:rStyle w:val="fotograf"/>
                                <w:rFonts w:cs="Arial"/>
                                <w:iCs/>
                                <w:color w:val="000000"/>
                                <w:szCs w:val="14"/>
                              </w:rPr>
                              <w:t>), Köln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6" o:spid="_x0000_s1027" type="#_x0000_t202" style="position:absolute;left:0;text-align:left;margin-left:240.25pt;margin-top:219pt;width:175.65pt;height:25.2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" filled="f" stroked="f">
                <v:textbox inset="0,0,0,0">
                  <w:txbxContent>
                    <w:p w14:paraId="5958CFE6" w14:textId="77777777" w:rsidR="0061218D" w:rsidRPr="00DE7998" w:rsidRDefault="0061218D" w:rsidP="00D81463">
                      <w:pPr>
                        <w:pStyle w:val="05QuelleBU"/>
                        <w:spacing w:before="0"/>
                        <w:rPr>
                          <w:rFonts w:cs="Arial"/>
                          <w:szCs w:val="14"/>
                        </w:rPr>
                      </w:pPr>
                      <w:r>
                        <w:rPr>
                          <w:rFonts w:cs="Arial"/>
                          <w:szCs w:val="14"/>
                        </w:rPr>
                        <w:t>Ruth Klüger</w:t>
                      </w:r>
                      <w:r w:rsidRPr="00DE7998">
                        <w:rPr>
                          <w:rFonts w:cs="Arial"/>
                          <w:szCs w:val="14"/>
                        </w:rPr>
                        <w:t xml:space="preserve"> (</w:t>
                      </w:r>
                      <w:r>
                        <w:rPr>
                          <w:rFonts w:cs="Arial"/>
                          <w:szCs w:val="14"/>
                        </w:rPr>
                        <w:t xml:space="preserve">* </w:t>
                      </w:r>
                      <w:r w:rsidRPr="00DE7998">
                        <w:rPr>
                          <w:rFonts w:cs="Arial"/>
                          <w:szCs w:val="14"/>
                        </w:rPr>
                        <w:t>19</w:t>
                      </w:r>
                      <w:r>
                        <w:rPr>
                          <w:rFonts w:cs="Arial"/>
                          <w:szCs w:val="14"/>
                        </w:rPr>
                        <w:t>31</w:t>
                      </w:r>
                      <w:r w:rsidRPr="00DE7998">
                        <w:rPr>
                          <w:rFonts w:cs="Arial"/>
                          <w:szCs w:val="14"/>
                        </w:rPr>
                        <w:t>).</w:t>
                      </w:r>
                    </w:p>
                    <w:p w14:paraId="3F2CA2AA" w14:textId="45A2DD68" w:rsidR="0061218D" w:rsidRPr="00DE7998" w:rsidRDefault="00D902A8" w:rsidP="00D81463">
                      <w:pPr>
                        <w:pStyle w:val="05QuelleBU"/>
                        <w:spacing w:before="0"/>
                        <w:rPr>
                          <w:rFonts w:cs="Arial"/>
                          <w:szCs w:val="14"/>
                        </w:rPr>
                      </w:pPr>
                      <w:r w:rsidRPr="00D902A8">
                        <w:rPr>
                          <w:rStyle w:val="fotograf"/>
                          <w:rFonts w:cs="Arial"/>
                          <w:iCs/>
                          <w:color w:val="000000"/>
                          <w:szCs w:val="14"/>
                        </w:rPr>
                        <w:t xml:space="preserve">Quelle: </w:t>
                      </w:r>
                      <w:proofErr w:type="spellStart"/>
                      <w:r w:rsidRPr="00D902A8">
                        <w:rPr>
                          <w:rStyle w:val="fotograf"/>
                          <w:rFonts w:cs="Arial"/>
                          <w:iCs/>
                          <w:color w:val="000000"/>
                          <w:szCs w:val="14"/>
                        </w:rPr>
                        <w:t>laif</w:t>
                      </w:r>
                      <w:proofErr w:type="spellEnd"/>
                      <w:r w:rsidRPr="00D902A8">
                        <w:rPr>
                          <w:rStyle w:val="fotograf"/>
                          <w:rFonts w:cs="Arial"/>
                          <w:iCs/>
                          <w:color w:val="000000"/>
                          <w:szCs w:val="14"/>
                        </w:rPr>
                        <w:t xml:space="preserve"> (Isolde </w:t>
                      </w:r>
                      <w:proofErr w:type="spellStart"/>
                      <w:r w:rsidRPr="00D902A8">
                        <w:rPr>
                          <w:rStyle w:val="fotograf"/>
                          <w:rFonts w:cs="Arial"/>
                          <w:iCs/>
                          <w:color w:val="000000"/>
                          <w:szCs w:val="14"/>
                        </w:rPr>
                        <w:t>Ohlbaum</w:t>
                      </w:r>
                      <w:proofErr w:type="spellEnd"/>
                      <w:r w:rsidRPr="00D902A8">
                        <w:rPr>
                          <w:rStyle w:val="fotograf"/>
                          <w:rFonts w:cs="Arial"/>
                          <w:iCs/>
                          <w:color w:val="000000"/>
                          <w:szCs w:val="14"/>
                        </w:rPr>
                        <w:t>), Köln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28765E">
        <w:rPr>
          <w:noProof/>
          <w:lang w:eastAsia="de-DE"/>
        </w:rPr>
        <w:drawing>
          <wp:anchor distT="0" distB="396240" distL="107950" distR="720090" simplePos="0" relativeHeight="251671552" behindDoc="1" locked="1" layoutInCell="1" allowOverlap="1" wp14:anchorId="2D478177" wp14:editId="089CF27E">
            <wp:simplePos x="0" y="0"/>
            <wp:positionH relativeFrom="column">
              <wp:posOffset>3060065</wp:posOffset>
            </wp:positionH>
            <wp:positionV relativeFrom="paragraph">
              <wp:posOffset>272415</wp:posOffset>
            </wp:positionV>
            <wp:extent cx="1800000" cy="2458800"/>
            <wp:effectExtent l="0" t="0" r="0" b="0"/>
            <wp:wrapSquare wrapText="bothSides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mages.gr-assets.com/authors/1478846193p8/18441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522" r="20783" b="4706"/>
                    <a:stretch/>
                  </pic:blipFill>
                  <pic:spPr bwMode="auto">
                    <a:xfrm>
                      <a:off x="0" y="0"/>
                      <a:ext cx="1800000" cy="245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C7A6E">
        <w:t xml:space="preserve">Ruth Klüger: </w:t>
      </w:r>
      <w:r w:rsidR="00B21D89">
        <w:t>Wiener Neurosen</w:t>
      </w:r>
      <w:r w:rsidR="00830252">
        <w:t xml:space="preserve"> (2008)</w:t>
      </w:r>
      <w:bookmarkStart w:id="0" w:name="_GoBack"/>
      <w:bookmarkEnd w:id="0"/>
    </w:p>
    <w:p w14:paraId="5C0BCA3E" w14:textId="6D797195" w:rsidR="00DB4FD1" w:rsidRDefault="00DB4FD1" w:rsidP="00902EE5">
      <w:pPr>
        <w:pStyle w:val="05QuelleBU"/>
        <w:tabs>
          <w:tab w:val="clear" w:pos="284"/>
          <w:tab w:val="clear" w:pos="9072"/>
          <w:tab w:val="left" w:pos="142"/>
        </w:tabs>
      </w:pPr>
      <w:r w:rsidRPr="00D902A8">
        <w:rPr>
          <w:vertAlign w:val="superscript"/>
        </w:rPr>
        <w:t>1</w:t>
      </w:r>
      <w:r>
        <w:tab/>
      </w:r>
      <w:r w:rsidRPr="00D902A8">
        <w:t>Pferdedroschke</w:t>
      </w:r>
    </w:p>
    <w:p w14:paraId="61793563" w14:textId="0920C041" w:rsidR="00B21D89" w:rsidRDefault="00D902A8" w:rsidP="00B21D89">
      <w:pPr>
        <w:pStyle w:val="05QuelleBU"/>
      </w:pPr>
      <w:r w:rsidRPr="00D902A8">
        <w:t>Quelle: Ruth Klüger: Unterwegs verloren. Erinnerungen. Zsolnay Wien 2008, S. 195 f.</w:t>
      </w:r>
    </w:p>
    <w:p w14:paraId="6025837B" w14:textId="7F317D4F" w:rsidR="00347ADC" w:rsidRDefault="00347ADC" w:rsidP="00347ADC">
      <w:pPr>
        <w:pStyle w:val="02AufgabemNrv12n0"/>
      </w:pPr>
      <w:r>
        <w:rPr>
          <w:rStyle w:val="02AufgabeNrZF"/>
        </w:rPr>
        <w:t> 2 </w:t>
      </w:r>
      <w:r w:rsidRPr="007E504D">
        <w:tab/>
      </w:r>
      <w:r>
        <w:t xml:space="preserve">Lesen Sie die beiden Gedichte von Mascha Kaléko und den Auszug aus den Erinnerungen von Ruth Klüger. Vergleichen Sie die darin </w:t>
      </w:r>
      <w:r w:rsidR="000F35E8">
        <w:t>verarbeite</w:t>
      </w:r>
      <w:r>
        <w:t>ten Erfahrungen bezüglich Heimat und Rückkehr nach Deutschland bzw. Österreich. Ergänzen Sie Ihre Ergebnisse durch den Einbezug Ihres biografischen Wissens.</w:t>
      </w:r>
    </w:p>
    <w:p w14:paraId="7538B453" w14:textId="77777777" w:rsidR="0028765E" w:rsidRPr="0028765E" w:rsidRDefault="0028765E" w:rsidP="0028765E">
      <w:pPr>
        <w:pStyle w:val="02AufgabeSchreibzeilenoText"/>
      </w:pPr>
      <w:r>
        <w:tab/>
      </w:r>
    </w:p>
    <w:p w14:paraId="1B6AC239" w14:textId="77777777" w:rsidR="0028765E" w:rsidRPr="0028765E" w:rsidRDefault="0028765E" w:rsidP="0028765E">
      <w:pPr>
        <w:pStyle w:val="02AufgabeSchreibzeilenoText"/>
      </w:pPr>
      <w:r>
        <w:tab/>
      </w:r>
    </w:p>
    <w:p w14:paraId="69A9D81A" w14:textId="77777777" w:rsidR="0028765E" w:rsidRPr="0028765E" w:rsidRDefault="0028765E" w:rsidP="0028765E">
      <w:pPr>
        <w:pStyle w:val="02AufgabeSchreibzeilenoText"/>
      </w:pPr>
      <w:r>
        <w:tab/>
      </w:r>
    </w:p>
    <w:p w14:paraId="1A31E346" w14:textId="70733441" w:rsidR="00347ADC" w:rsidRPr="0028765E" w:rsidRDefault="0028765E" w:rsidP="0028765E">
      <w:pPr>
        <w:pStyle w:val="02AufgabeSchreibzeilenoText"/>
      </w:pPr>
      <w:r>
        <w:tab/>
      </w:r>
    </w:p>
    <w:p w14:paraId="02020A22" w14:textId="18F2C4AC" w:rsidR="00B52929" w:rsidRDefault="002820E7" w:rsidP="006875FB">
      <w:pPr>
        <w:pStyle w:val="02AufgabemNrv12n0"/>
      </w:pPr>
      <w:r>
        <w:rPr>
          <w:rStyle w:val="02AufgabeNrZF"/>
        </w:rPr>
        <w:t> </w:t>
      </w:r>
      <w:r w:rsidR="00347ADC">
        <w:rPr>
          <w:rStyle w:val="02AufgabeNrZF"/>
        </w:rPr>
        <w:t>3 </w:t>
      </w:r>
      <w:r w:rsidR="006875FB" w:rsidRPr="007E504D">
        <w:tab/>
      </w:r>
      <w:r w:rsidR="006875FB">
        <w:t xml:space="preserve">Recherchieren Sie die Situation heutiger Flüchtlinge. Vergleichen Sie diese mit der </w:t>
      </w:r>
      <w:r w:rsidR="00BB7B1D">
        <w:t xml:space="preserve">Situation </w:t>
      </w:r>
      <w:r w:rsidR="006875FB">
        <w:t xml:space="preserve">der </w:t>
      </w:r>
      <w:r w:rsidR="004D6327">
        <w:t xml:space="preserve">beiden </w:t>
      </w:r>
      <w:r w:rsidR="006875FB">
        <w:t xml:space="preserve">Dichterinnen. </w:t>
      </w:r>
    </w:p>
    <w:p w14:paraId="2A9ACED2" w14:textId="01731867" w:rsidR="00C63E66" w:rsidRPr="009D095B" w:rsidRDefault="00902EE5" w:rsidP="00902EE5">
      <w:pPr>
        <w:pStyle w:val="01Fremdtext0"/>
        <w:spacing w:after="0"/>
      </w:pPr>
      <w:r>
        <w:rPr>
          <w:noProof/>
          <w:lang w:eastAsia="de-DE"/>
        </w:rPr>
        <w:lastRenderedPageBreak/>
        <w:drawing>
          <wp:anchor distT="0" distB="36195" distL="114300" distR="114300" simplePos="0" relativeHeight="251677696" behindDoc="1" locked="1" layoutInCell="1" allowOverlap="1" wp14:anchorId="3567B23A" wp14:editId="3684712C">
            <wp:simplePos x="0" y="0"/>
            <wp:positionH relativeFrom="column">
              <wp:posOffset>-212725</wp:posOffset>
            </wp:positionH>
            <wp:positionV relativeFrom="paragraph">
              <wp:posOffset>208280</wp:posOffset>
            </wp:positionV>
            <wp:extent cx="6129720" cy="1645937"/>
            <wp:effectExtent l="0" t="0" r="4445" b="0"/>
            <wp:wrapSquare wrapText="bothSides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594_kv_19##Schriftwarnung##_0003_1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9720" cy="16459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3E66" w:rsidRPr="009D095B">
        <w:t>Gertrud Kolmar</w:t>
      </w:r>
      <w:r w:rsidR="00C63E66">
        <w:t xml:space="preserve">: </w:t>
      </w:r>
      <w:r w:rsidR="00C63E66" w:rsidRPr="009D095B">
        <w:t>Die Fahrende</w:t>
      </w:r>
      <w:r w:rsidR="00D81463">
        <w:t xml:space="preserve"> (1927–1929)</w:t>
      </w:r>
    </w:p>
    <w:p w14:paraId="6A00424E" w14:textId="5801D681" w:rsidR="005D00CB" w:rsidRPr="00D81463" w:rsidRDefault="005D00CB" w:rsidP="00DB4FD1">
      <w:pPr>
        <w:spacing w:before="40"/>
        <w:rPr>
          <w:rFonts w:ascii="Arial" w:hAnsi="Arial" w:cs="Arial"/>
          <w:i/>
          <w:sz w:val="14"/>
          <w:szCs w:val="14"/>
        </w:rPr>
      </w:pPr>
      <w:r w:rsidRPr="00D81463">
        <w:rPr>
          <w:rFonts w:ascii="Arial" w:hAnsi="Arial" w:cs="Arial"/>
          <w:sz w:val="14"/>
          <w:szCs w:val="14"/>
          <w:vertAlign w:val="superscript"/>
        </w:rPr>
        <w:t>1</w:t>
      </w:r>
      <w:r w:rsidRPr="00D81463">
        <w:rPr>
          <w:rFonts w:ascii="Arial" w:hAnsi="Arial" w:cs="Arial"/>
          <w:i/>
          <w:sz w:val="14"/>
          <w:szCs w:val="14"/>
        </w:rPr>
        <w:t xml:space="preserve"> </w:t>
      </w:r>
      <w:r>
        <w:rPr>
          <w:rFonts w:ascii="Arial" w:hAnsi="Arial" w:cs="Arial"/>
          <w:i/>
          <w:sz w:val="14"/>
          <w:szCs w:val="14"/>
        </w:rPr>
        <w:t>Knüppel,</w:t>
      </w:r>
      <w:r w:rsidRPr="00D81463">
        <w:rPr>
          <w:rFonts w:ascii="Arial" w:hAnsi="Arial" w:cs="Arial"/>
          <w:i/>
          <w:sz w:val="14"/>
          <w:szCs w:val="14"/>
        </w:rPr>
        <w:t xml:space="preserve"> Stab</w:t>
      </w:r>
      <w:r>
        <w:rPr>
          <w:rFonts w:ascii="Arial" w:hAnsi="Arial" w:cs="Arial"/>
          <w:i/>
          <w:sz w:val="14"/>
          <w:szCs w:val="14"/>
        </w:rPr>
        <w:t>, Stock</w:t>
      </w:r>
    </w:p>
    <w:p w14:paraId="4FE34FA4" w14:textId="4EA44FBD" w:rsidR="005D00CB" w:rsidRDefault="005D00CB" w:rsidP="0028765E">
      <w:pPr>
        <w:rPr>
          <w:rFonts w:ascii="Arial" w:hAnsi="Arial" w:cs="Arial"/>
          <w:i/>
          <w:sz w:val="14"/>
          <w:szCs w:val="14"/>
        </w:rPr>
      </w:pPr>
      <w:r w:rsidRPr="00D81463">
        <w:rPr>
          <w:rFonts w:ascii="Arial" w:hAnsi="Arial" w:cs="Arial"/>
          <w:sz w:val="14"/>
          <w:szCs w:val="14"/>
          <w:vertAlign w:val="superscript"/>
        </w:rPr>
        <w:t>2</w:t>
      </w:r>
      <w:r w:rsidRPr="00D81463">
        <w:rPr>
          <w:rFonts w:ascii="Arial" w:hAnsi="Arial" w:cs="Arial"/>
          <w:i/>
          <w:sz w:val="14"/>
          <w:szCs w:val="14"/>
        </w:rPr>
        <w:t xml:space="preserve"> Ka</w:t>
      </w:r>
      <w:r>
        <w:rPr>
          <w:rFonts w:ascii="Arial" w:hAnsi="Arial" w:cs="Arial"/>
          <w:i/>
          <w:sz w:val="14"/>
          <w:szCs w:val="14"/>
        </w:rPr>
        <w:t>l</w:t>
      </w:r>
      <w:r w:rsidRPr="00D81463">
        <w:rPr>
          <w:rFonts w:ascii="Arial" w:hAnsi="Arial" w:cs="Arial"/>
          <w:i/>
          <w:sz w:val="14"/>
          <w:szCs w:val="14"/>
        </w:rPr>
        <w:t>vill</w:t>
      </w:r>
      <w:r w:rsidR="00D81463">
        <w:rPr>
          <w:rFonts w:ascii="Arial" w:hAnsi="Arial" w:cs="Arial"/>
          <w:i/>
          <w:sz w:val="14"/>
          <w:szCs w:val="14"/>
        </w:rPr>
        <w:t>(e)</w:t>
      </w:r>
      <w:r w:rsidRPr="00D81463">
        <w:rPr>
          <w:rFonts w:ascii="Arial" w:hAnsi="Arial" w:cs="Arial"/>
          <w:i/>
          <w:sz w:val="14"/>
          <w:szCs w:val="14"/>
        </w:rPr>
        <w:t xml:space="preserve"> = </w:t>
      </w:r>
      <w:r>
        <w:rPr>
          <w:rFonts w:ascii="Arial" w:hAnsi="Arial" w:cs="Arial"/>
          <w:i/>
          <w:sz w:val="14"/>
          <w:szCs w:val="14"/>
        </w:rPr>
        <w:t>feiner, aromatischer Tafelapfel</w:t>
      </w:r>
    </w:p>
    <w:p w14:paraId="1093D71C" w14:textId="755F52FE" w:rsidR="00D81463" w:rsidRPr="00D81463" w:rsidRDefault="00D81463" w:rsidP="0028765E">
      <w:pPr>
        <w:rPr>
          <w:rFonts w:ascii="Arial" w:hAnsi="Arial" w:cs="Arial"/>
          <w:sz w:val="14"/>
          <w:szCs w:val="14"/>
          <w:vertAlign w:val="superscript"/>
        </w:rPr>
      </w:pPr>
      <w:r w:rsidRPr="00D81463">
        <w:rPr>
          <w:rFonts w:ascii="Arial" w:hAnsi="Arial" w:cs="Arial"/>
          <w:sz w:val="14"/>
          <w:szCs w:val="14"/>
          <w:vertAlign w:val="superscript"/>
        </w:rPr>
        <w:t xml:space="preserve">3 </w:t>
      </w:r>
      <w:r>
        <w:rPr>
          <w:rFonts w:ascii="Arial" w:hAnsi="Arial" w:cs="Arial"/>
          <w:i/>
          <w:sz w:val="14"/>
          <w:szCs w:val="14"/>
        </w:rPr>
        <w:t xml:space="preserve">ehern = </w:t>
      </w:r>
      <w:r w:rsidRPr="00D81463">
        <w:rPr>
          <w:rFonts w:ascii="Arial" w:hAnsi="Arial" w:cs="Arial"/>
          <w:i/>
          <w:sz w:val="14"/>
          <w:szCs w:val="14"/>
        </w:rPr>
        <w:t xml:space="preserve">aus Erz, Metall; Synonym </w:t>
      </w:r>
      <w:r>
        <w:rPr>
          <w:rFonts w:ascii="Arial" w:hAnsi="Arial" w:cs="Arial"/>
          <w:i/>
          <w:sz w:val="14"/>
          <w:szCs w:val="14"/>
        </w:rPr>
        <w:t>zu</w:t>
      </w:r>
      <w:r w:rsidRPr="00D81463">
        <w:rPr>
          <w:rFonts w:ascii="Arial" w:hAnsi="Arial" w:cs="Arial"/>
          <w:i/>
          <w:sz w:val="14"/>
          <w:szCs w:val="14"/>
        </w:rPr>
        <w:t xml:space="preserve"> erzen</w:t>
      </w:r>
    </w:p>
    <w:p w14:paraId="719C0CDE" w14:textId="570B46E8" w:rsidR="00D81463" w:rsidRDefault="00D81463" w:rsidP="0028765E">
      <w:pPr>
        <w:rPr>
          <w:rFonts w:ascii="Arial" w:hAnsi="Arial" w:cs="Arial"/>
          <w:sz w:val="14"/>
          <w:szCs w:val="14"/>
          <w:vertAlign w:val="superscript"/>
        </w:rPr>
      </w:pPr>
      <w:r w:rsidRPr="00D81463">
        <w:rPr>
          <w:rFonts w:ascii="Arial" w:hAnsi="Arial" w:cs="Arial"/>
          <w:sz w:val="14"/>
          <w:szCs w:val="14"/>
          <w:vertAlign w:val="superscript"/>
        </w:rPr>
        <w:t xml:space="preserve">4 </w:t>
      </w:r>
      <w:r w:rsidRPr="00D81463">
        <w:rPr>
          <w:rFonts w:ascii="Arial" w:hAnsi="Arial" w:cs="Arial"/>
          <w:i/>
          <w:sz w:val="14"/>
          <w:szCs w:val="14"/>
        </w:rPr>
        <w:t>rück</w:t>
      </w:r>
      <w:r>
        <w:rPr>
          <w:rFonts w:ascii="Arial" w:hAnsi="Arial" w:cs="Arial"/>
          <w:i/>
          <w:sz w:val="14"/>
          <w:szCs w:val="14"/>
        </w:rPr>
        <w:t xml:space="preserve"> =</w:t>
      </w:r>
      <w:r w:rsidRPr="00D81463">
        <w:rPr>
          <w:rFonts w:ascii="Arial" w:hAnsi="Arial" w:cs="Arial"/>
          <w:i/>
          <w:sz w:val="14"/>
          <w:szCs w:val="14"/>
        </w:rPr>
        <w:t xml:space="preserve"> zurück</w:t>
      </w:r>
    </w:p>
    <w:p w14:paraId="274A2881" w14:textId="55455566" w:rsidR="00D81463" w:rsidRPr="00D81463" w:rsidRDefault="00D81463" w:rsidP="0028765E">
      <w:pPr>
        <w:rPr>
          <w:rFonts w:ascii="Arial" w:hAnsi="Arial" w:cs="Arial"/>
          <w:sz w:val="14"/>
          <w:szCs w:val="14"/>
          <w:vertAlign w:val="superscript"/>
        </w:rPr>
      </w:pPr>
      <w:r>
        <w:rPr>
          <w:rFonts w:ascii="Arial" w:hAnsi="Arial" w:cs="Arial"/>
          <w:sz w:val="14"/>
          <w:szCs w:val="14"/>
          <w:vertAlign w:val="superscript"/>
        </w:rPr>
        <w:t xml:space="preserve">5 </w:t>
      </w:r>
      <w:r>
        <w:rPr>
          <w:rFonts w:ascii="Arial" w:hAnsi="Arial" w:cs="Arial"/>
          <w:i/>
          <w:sz w:val="14"/>
          <w:szCs w:val="14"/>
        </w:rPr>
        <w:t>Wegweiser</w:t>
      </w:r>
    </w:p>
    <w:p w14:paraId="34070AFB" w14:textId="6A6CB8F3" w:rsidR="00C63E66" w:rsidRPr="00FB11EC" w:rsidRDefault="00B60054" w:rsidP="00D81463">
      <w:pPr>
        <w:pStyle w:val="05QuelleBU"/>
      </w:pPr>
      <w:r w:rsidRPr="00B60054">
        <w:t xml:space="preserve">Quelle: Gertrud Kolmar: Das lyrische Werk. </w:t>
      </w:r>
      <w:proofErr w:type="spellStart"/>
      <w:r w:rsidRPr="00B60054">
        <w:t>Kösel</w:t>
      </w:r>
      <w:proofErr w:type="spellEnd"/>
      <w:r w:rsidRPr="00B60054">
        <w:t xml:space="preserve"> München 1960, S. 11.</w:t>
      </w:r>
    </w:p>
    <w:p w14:paraId="366EFE68" w14:textId="739E8E9F" w:rsidR="00DD2157" w:rsidRDefault="00DD2157" w:rsidP="00DD2157">
      <w:pPr>
        <w:pStyle w:val="02AufgabemNrv12n0"/>
      </w:pPr>
      <w:r>
        <w:rPr>
          <w:rStyle w:val="02AufgabeNrZF"/>
        </w:rPr>
        <w:t> 4 </w:t>
      </w:r>
      <w:r w:rsidRPr="007E504D">
        <w:tab/>
      </w:r>
      <w:r>
        <w:t>Interpretieren Sie das Gedicht „Die Fahrende“ von Gertrud Kolmar werkimmanent.</w:t>
      </w:r>
    </w:p>
    <w:p w14:paraId="781059B9" w14:textId="5AF22CB0" w:rsidR="00FB11EC" w:rsidRPr="00FB11EC" w:rsidRDefault="00902EE5" w:rsidP="00830252">
      <w:pPr>
        <w:pStyle w:val="01Fremdtext0"/>
        <w:jc w:val="left"/>
      </w:pPr>
      <w:r>
        <w:rPr>
          <w:noProof/>
          <w:lang w:eastAsia="de-DE"/>
        </w:rPr>
        <w:drawing>
          <wp:anchor distT="0" distB="0" distL="114300" distR="114300" simplePos="0" relativeHeight="251676672" behindDoc="1" locked="1" layoutInCell="1" allowOverlap="1" wp14:anchorId="3E3830D8" wp14:editId="21C994FA">
            <wp:simplePos x="0" y="0"/>
            <wp:positionH relativeFrom="column">
              <wp:posOffset>-166681</wp:posOffset>
            </wp:positionH>
            <wp:positionV relativeFrom="paragraph">
              <wp:posOffset>533670</wp:posOffset>
            </wp:positionV>
            <wp:extent cx="6125529" cy="2319120"/>
            <wp:effectExtent l="0" t="0" r="8890" b="5080"/>
            <wp:wrapTight wrapText="bothSides">
              <wp:wrapPolygon edited="0">
                <wp:start x="0" y="0"/>
                <wp:lineTo x="0" y="21470"/>
                <wp:lineTo x="21564" y="21470"/>
                <wp:lineTo x="21564" y="0"/>
                <wp:lineTo x="0" y="0"/>
              </wp:wrapPolygon>
            </wp:wrapTight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594_kv_19##Schriftwarnung##_0003_2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5529" cy="2319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B11EC" w:rsidRPr="00FB11EC">
        <w:t xml:space="preserve">Ruth Klüger: Dankesrede </w:t>
      </w:r>
      <w:r w:rsidR="00830252">
        <w:t>zur</w:t>
      </w:r>
      <w:r w:rsidR="00FB11EC" w:rsidRPr="00FB11EC">
        <w:t xml:space="preserve"> Verleihung </w:t>
      </w:r>
      <w:r w:rsidR="00830252" w:rsidRPr="00830252">
        <w:t xml:space="preserve">der Ehrendoktorwürde </w:t>
      </w:r>
      <w:r w:rsidR="0028765E">
        <w:br/>
      </w:r>
      <w:r w:rsidR="00830252" w:rsidRPr="00830252">
        <w:t xml:space="preserve">der Göttinger Philosophischen Fakultät </w:t>
      </w:r>
      <w:r w:rsidR="00830252">
        <w:t>(2003)</w:t>
      </w:r>
    </w:p>
    <w:p w14:paraId="14B584A5" w14:textId="5F3B35E5" w:rsidR="009D095B" w:rsidRDefault="00B60054" w:rsidP="00FB11EC">
      <w:pPr>
        <w:pStyle w:val="05QuelleBU"/>
      </w:pPr>
      <w:r w:rsidRPr="00B60054">
        <w:t>Quelle: Ruth Klüger: Unterwegs verloren. Erinnerungen. Zsolnay Wien 2008, S. 151 f.</w:t>
      </w:r>
    </w:p>
    <w:p w14:paraId="13D78E2D" w14:textId="6451AADA" w:rsidR="00DD2157" w:rsidRDefault="00DD2157" w:rsidP="00DD2157">
      <w:pPr>
        <w:pStyle w:val="02AufgabemNrv12n0"/>
      </w:pPr>
      <w:r>
        <w:rPr>
          <w:rStyle w:val="02AufgabeNrZF"/>
        </w:rPr>
        <w:t> 5 </w:t>
      </w:r>
      <w:r w:rsidRPr="007E504D">
        <w:tab/>
      </w:r>
      <w:r>
        <w:t xml:space="preserve">In einem ihrer autobiografischen Texte nimmt Ruth Klüger intertextuell Bezug auf </w:t>
      </w:r>
      <w:r w:rsidR="00830252">
        <w:t>Gertrud Kolmars</w:t>
      </w:r>
      <w:r>
        <w:t xml:space="preserve"> Gedicht </w:t>
      </w:r>
      <w:r w:rsidR="00830252">
        <w:br/>
      </w:r>
      <w:r>
        <w:t>„Die Fahrende“ (zum Begriff „Intertextualität“ siehe Infobox in KV 1</w:t>
      </w:r>
      <w:r w:rsidR="006A7D80">
        <w:t>5</w:t>
      </w:r>
      <w:r>
        <w:t xml:space="preserve">, S. </w:t>
      </w:r>
      <w:r w:rsidR="006A7D80">
        <w:t>32</w:t>
      </w:r>
      <w:r>
        <w:t xml:space="preserve">). </w:t>
      </w:r>
    </w:p>
    <w:p w14:paraId="4F760CD8" w14:textId="6A01F3E2" w:rsidR="00DD2157" w:rsidRPr="0028765E" w:rsidRDefault="00DD2157" w:rsidP="00B60054">
      <w:pPr>
        <w:pStyle w:val="02AufgabeTextAufzStrich05"/>
      </w:pPr>
      <w:r w:rsidRPr="0028765E">
        <w:t xml:space="preserve">Untersuchen Sie, wie </w:t>
      </w:r>
      <w:r w:rsidR="00B60054" w:rsidRPr="00B60054">
        <w:t>Klüger</w:t>
      </w:r>
      <w:r w:rsidR="00B60054">
        <w:t xml:space="preserve"> </w:t>
      </w:r>
      <w:r w:rsidRPr="0028765E">
        <w:t>einzelne Verse des Gedichts in ihrer Dankesrede verwendet.</w:t>
      </w:r>
    </w:p>
    <w:p w14:paraId="6F368DD7" w14:textId="7F560039" w:rsidR="0028765E" w:rsidRPr="0028765E" w:rsidRDefault="00DD2157" w:rsidP="0028765E">
      <w:pPr>
        <w:pStyle w:val="02AufgabeTextAufzStrich05"/>
      </w:pPr>
      <w:r w:rsidRPr="0028765E">
        <w:t>Arbeiten Sie die Bedeutungsveränderung heraus.</w:t>
      </w:r>
    </w:p>
    <w:p w14:paraId="6D4C2BE7" w14:textId="77777777" w:rsidR="0028765E" w:rsidRPr="0028765E" w:rsidRDefault="0028765E" w:rsidP="0028765E">
      <w:pPr>
        <w:pStyle w:val="02AufgabeSchreibzeilenoText"/>
      </w:pPr>
      <w:r>
        <w:tab/>
      </w:r>
    </w:p>
    <w:p w14:paraId="1E3D39AD" w14:textId="77777777" w:rsidR="0028765E" w:rsidRPr="0028765E" w:rsidRDefault="0028765E" w:rsidP="0028765E">
      <w:pPr>
        <w:pStyle w:val="02AufgabeSchreibzeilenoText"/>
      </w:pPr>
      <w:r>
        <w:tab/>
      </w:r>
    </w:p>
    <w:p w14:paraId="7B823D68" w14:textId="77777777" w:rsidR="0028765E" w:rsidRPr="0028765E" w:rsidRDefault="0028765E" w:rsidP="0028765E">
      <w:pPr>
        <w:pStyle w:val="02AufgabeSchreibzeilenoText"/>
      </w:pPr>
      <w:r>
        <w:tab/>
      </w:r>
    </w:p>
    <w:p w14:paraId="4E7AA834" w14:textId="77777777" w:rsidR="0028765E" w:rsidRPr="0028765E" w:rsidRDefault="0028765E" w:rsidP="0028765E">
      <w:pPr>
        <w:pStyle w:val="02AufgabeSchreibzeilenoText"/>
      </w:pPr>
      <w:r>
        <w:tab/>
      </w:r>
    </w:p>
    <w:p w14:paraId="2DDA65F5" w14:textId="77777777" w:rsidR="0028765E" w:rsidRPr="0028765E" w:rsidRDefault="0028765E" w:rsidP="0028765E">
      <w:pPr>
        <w:pStyle w:val="02AufgabeSchreibzeilenoText"/>
      </w:pPr>
      <w:r>
        <w:tab/>
      </w:r>
    </w:p>
    <w:p w14:paraId="2E86461D" w14:textId="77777777" w:rsidR="0028765E" w:rsidRPr="0028765E" w:rsidRDefault="0028765E" w:rsidP="0028765E">
      <w:pPr>
        <w:pStyle w:val="02AufgabeSchreibzeilenoText"/>
      </w:pPr>
      <w:r>
        <w:tab/>
      </w:r>
    </w:p>
    <w:p w14:paraId="1AEC5BE2" w14:textId="77777777" w:rsidR="0028765E" w:rsidRPr="0028765E" w:rsidRDefault="0028765E" w:rsidP="0028765E">
      <w:pPr>
        <w:pStyle w:val="02AufgabeTextv0n0"/>
      </w:pPr>
    </w:p>
    <w:sectPr w:rsidR="0028765E" w:rsidRPr="0028765E" w:rsidSect="008C20EB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type w:val="continuous"/>
      <w:pgSz w:w="11906" w:h="16838"/>
      <w:pgMar w:top="1701" w:right="964" w:bottom="1418" w:left="1871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048555E" w14:textId="77777777" w:rsidR="00F86586" w:rsidRDefault="00F86586" w:rsidP="002236A5">
      <w:r>
        <w:separator/>
      </w:r>
    </w:p>
    <w:p w14:paraId="71FFB9FB" w14:textId="77777777" w:rsidR="00F86586" w:rsidRDefault="00F86586"/>
  </w:endnote>
  <w:endnote w:type="continuationSeparator" w:id="0">
    <w:p w14:paraId="544C7E8C" w14:textId="77777777" w:rsidR="00F86586" w:rsidRDefault="00F86586" w:rsidP="002236A5">
      <w:r>
        <w:continuationSeparator/>
      </w:r>
    </w:p>
    <w:p w14:paraId="159F9169" w14:textId="77777777" w:rsidR="00F86586" w:rsidRDefault="00F8658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Fett"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2168E1" w:rsidRPr="00C61517" w14:paraId="242B2D63" w14:textId="77777777" w:rsidTr="007F2E9F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6BD34C83" w14:textId="77777777" w:rsidR="002168E1" w:rsidRDefault="002168E1" w:rsidP="007F2E9F">
          <w:pPr>
            <w:pStyle w:val="09FussText"/>
          </w:pPr>
        </w:p>
      </w:tc>
    </w:tr>
    <w:tr w:rsidR="002168E1" w:rsidRPr="00C61517" w14:paraId="230ED236" w14:textId="77777777" w:rsidTr="007F2E9F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2778E2BE" w14:textId="77777777" w:rsidR="002168E1" w:rsidRPr="00E75E6B" w:rsidRDefault="002168E1" w:rsidP="007F2E9F">
          <w:pPr>
            <w:pStyle w:val="09FussPaginalinks"/>
          </w:pPr>
          <w:r>
            <w:t>2</w:t>
          </w:r>
        </w:p>
      </w:tc>
      <w:tc>
        <w:tcPr>
          <w:tcW w:w="1049" w:type="dxa"/>
          <w:shd w:val="clear" w:color="auto" w:fill="auto"/>
        </w:tcPr>
        <w:p w14:paraId="639F5A34" w14:textId="77777777" w:rsidR="002168E1" w:rsidRPr="00C61517" w:rsidRDefault="002168E1" w:rsidP="007F2E9F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73546C28" w14:textId="77777777" w:rsidR="002168E1" w:rsidRPr="00995692" w:rsidRDefault="002168E1" w:rsidP="007F2E9F">
          <w:pPr>
            <w:pStyle w:val="09Fusslogo"/>
          </w:pPr>
          <w:r>
            <w:rPr>
              <w:noProof/>
            </w:rPr>
            <w:drawing>
              <wp:inline distT="0" distB="0" distL="0" distR="0" wp14:anchorId="7408B4AC" wp14:editId="0D0818DB">
                <wp:extent cx="438150" cy="219075"/>
                <wp:effectExtent l="0" t="0" r="0" b="9525"/>
                <wp:docPr id="4" name="Bild 1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08C6309F" w14:textId="77777777" w:rsidR="002168E1" w:rsidRPr="00C61517" w:rsidRDefault="002168E1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3644016E" w14:textId="77777777" w:rsidR="002168E1" w:rsidRPr="001B26AA" w:rsidRDefault="002168E1" w:rsidP="007F2E9F">
          <w:pPr>
            <w:pStyle w:val="09FussText"/>
            <w:spacing w:before="30"/>
          </w:pPr>
          <w:r w:rsidRPr="00CF5FF3">
            <w:t>© Ernst K</w:t>
          </w:r>
          <w:r>
            <w:t>lett Verlag GmbH, Stuttgart 2016</w:t>
          </w:r>
          <w:r w:rsidRPr="00CF5FF3">
            <w:t xml:space="preserve"> | www.klett.de | ISBN 978-3-12-35</w:t>
          </w:r>
          <w:r>
            <w:t>2586-5</w:t>
          </w:r>
        </w:p>
        <w:p w14:paraId="69F79F3E" w14:textId="77777777" w:rsidR="002168E1" w:rsidRPr="001B26AA" w:rsidRDefault="002168E1" w:rsidP="007F2E9F">
          <w:pPr>
            <w:pStyle w:val="09FussText"/>
          </w:pPr>
          <w:r w:rsidRPr="001B26AA">
            <w:t>Alle Rechte vorbehalten. Von dieser Druckvorlage ist die Vervielfältigung für den 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14:paraId="5BA4F5E6" w14:textId="77777777" w:rsidR="002168E1" w:rsidRPr="00C61517" w:rsidRDefault="002168E1" w:rsidP="007F2E9F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627A535E" w14:textId="77777777" w:rsidR="002168E1" w:rsidRDefault="002168E1" w:rsidP="007F2E9F">
          <w:pPr>
            <w:pStyle w:val="09FussText"/>
            <w:spacing w:before="30"/>
          </w:pPr>
          <w:r>
            <w:t>NAME:</w:t>
          </w:r>
          <w:r>
            <w:br/>
          </w:r>
        </w:p>
        <w:p w14:paraId="09DD1CB0" w14:textId="77777777" w:rsidR="002168E1" w:rsidRPr="001C4596" w:rsidRDefault="002168E1" w:rsidP="007F2E9F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p w14:paraId="02A22FC2" w14:textId="77777777" w:rsidR="002168E1" w:rsidRPr="008428BE" w:rsidRDefault="002168E1" w:rsidP="007F2E9F">
          <w:pPr>
            <w:pStyle w:val="09FussPaginarechts"/>
          </w:pPr>
        </w:p>
      </w:tc>
    </w:tr>
  </w:tbl>
  <w:p w14:paraId="0AA325F5" w14:textId="77777777" w:rsidR="002168E1" w:rsidRPr="00ED5E69" w:rsidRDefault="002168E1" w:rsidP="00093C48"/>
  <w:p w14:paraId="2FF3E54C" w14:textId="77777777" w:rsidR="002168E1" w:rsidRDefault="002168E1" w:rsidP="00093C48"/>
  <w:p w14:paraId="3AB05E6A" w14:textId="77777777" w:rsidR="002168E1" w:rsidRDefault="002168E1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F01EC6" w:rsidRPr="00C61517" w14:paraId="69AFE78E" w14:textId="77777777" w:rsidTr="00A35DAD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76BA71E2" w14:textId="77777777" w:rsidR="00F01EC6" w:rsidRDefault="00F01EC6" w:rsidP="00A35DAD">
          <w:pPr>
            <w:pStyle w:val="09FussText"/>
          </w:pPr>
        </w:p>
      </w:tc>
    </w:tr>
    <w:tr w:rsidR="00F01EC6" w:rsidRPr="00C61517" w14:paraId="09D2B6C5" w14:textId="77777777" w:rsidTr="00A35DAD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1C53278D" w14:textId="77777777" w:rsidR="00F01EC6" w:rsidRPr="00C61517" w:rsidRDefault="00F01EC6" w:rsidP="00A35DAD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14:paraId="3D211474" w14:textId="77777777" w:rsidR="00F01EC6" w:rsidRPr="00C61517" w:rsidRDefault="00F01EC6" w:rsidP="00A35DAD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391A83E0" w14:textId="77777777" w:rsidR="00F01EC6" w:rsidRPr="00995692" w:rsidRDefault="00F01EC6" w:rsidP="00A35DAD">
          <w:pPr>
            <w:pStyle w:val="09Fusslogo"/>
          </w:pPr>
          <w:r>
            <w:rPr>
              <w:noProof/>
            </w:rPr>
            <w:drawing>
              <wp:inline distT="0" distB="0" distL="0" distR="0" wp14:anchorId="73BA62F4" wp14:editId="50731E1B">
                <wp:extent cx="438150" cy="219075"/>
                <wp:effectExtent l="0" t="0" r="0" b="9525"/>
                <wp:docPr id="25" name="Grafik 25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8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49420B21" w14:textId="77777777" w:rsidR="00F01EC6" w:rsidRPr="00C61517" w:rsidRDefault="00F01EC6" w:rsidP="00A35DA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05B1DA44" w14:textId="77777777" w:rsidR="00F01EC6" w:rsidRDefault="00F01EC6" w:rsidP="00A35DAD">
          <w:pPr>
            <w:pStyle w:val="09FussText"/>
            <w:spacing w:before="30"/>
          </w:pPr>
          <w:r>
            <w:t>© Ernst Klett Verlag GmbH, Stuttgart 2018 | www.klett.de | ISBN 978-3-12-352594-0</w:t>
          </w:r>
        </w:p>
        <w:p w14:paraId="130F1E0D" w14:textId="77777777" w:rsidR="00F01EC6" w:rsidRPr="001B26AA" w:rsidRDefault="00F01EC6" w:rsidP="00A35DAD">
          <w:pPr>
            <w:pStyle w:val="09FussText"/>
          </w:pPr>
          <w:r>
            <w:t>Alle Rechte vorbehalten. Von dieser Druckvorlage ist die Vervielfältigung für den 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14:paraId="460086CE" w14:textId="77777777" w:rsidR="00F01EC6" w:rsidRPr="00C61517" w:rsidRDefault="00F01EC6" w:rsidP="00A35DAD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1D405B83" w14:textId="77777777" w:rsidR="00F01EC6" w:rsidRDefault="00F01EC6" w:rsidP="00A35DAD">
          <w:pPr>
            <w:pStyle w:val="09FussText"/>
            <w:spacing w:before="30"/>
          </w:pPr>
          <w:r>
            <w:t>NAME:</w:t>
          </w:r>
          <w:r>
            <w:br/>
          </w:r>
        </w:p>
        <w:p w14:paraId="49037FCA" w14:textId="77777777" w:rsidR="00F01EC6" w:rsidRPr="001C4596" w:rsidRDefault="00F01EC6" w:rsidP="00A35DAD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p w14:paraId="264A4200" w14:textId="77777777" w:rsidR="00F01EC6" w:rsidRPr="00E75E6B" w:rsidRDefault="00F01EC6" w:rsidP="00A35DAD">
          <w:pPr>
            <w:pStyle w:val="09FussPaginarechts"/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705D33">
            <w:t>2</w:t>
          </w:r>
          <w:r>
            <w:fldChar w:fldCharType="end"/>
          </w:r>
        </w:p>
      </w:tc>
    </w:tr>
  </w:tbl>
  <w:p w14:paraId="6AC313FE" w14:textId="77777777" w:rsidR="002168E1" w:rsidRDefault="002168E1" w:rsidP="00A061E2">
    <w:pPr>
      <w:pStyle w:val="zzAbstand1p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D72069" w14:textId="77777777" w:rsidR="002B4150" w:rsidRDefault="002B4150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0996337" w14:textId="77777777" w:rsidR="00F86586" w:rsidRDefault="00F86586" w:rsidP="002236A5">
      <w:r>
        <w:separator/>
      </w:r>
    </w:p>
    <w:p w14:paraId="177FE636" w14:textId="77777777" w:rsidR="00F86586" w:rsidRDefault="00F86586"/>
  </w:footnote>
  <w:footnote w:type="continuationSeparator" w:id="0">
    <w:p w14:paraId="03EB1486" w14:textId="77777777" w:rsidR="00F86586" w:rsidRDefault="00F86586" w:rsidP="002236A5">
      <w:r>
        <w:continuationSeparator/>
      </w:r>
    </w:p>
    <w:p w14:paraId="6C7F03F3" w14:textId="77777777" w:rsidR="00F86586" w:rsidRDefault="00F86586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2168E1" w:rsidRPr="00C61517" w14:paraId="3E7EE8B2" w14:textId="77777777" w:rsidTr="007F2E9F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65E51D57" w14:textId="77777777" w:rsidR="002168E1" w:rsidRPr="00C61517" w:rsidRDefault="002168E1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21A38852" w14:textId="77777777" w:rsidR="002168E1" w:rsidRPr="00C61517" w:rsidRDefault="002168E1" w:rsidP="000D7BA7">
          <w:pPr>
            <w:pStyle w:val="09KopfKV0"/>
            <w:rPr>
              <w:sz w:val="16"/>
              <w:szCs w:val="16"/>
            </w:rPr>
          </w:pPr>
          <w:r w:rsidRPr="00717897">
            <w:t>KV</w:t>
          </w:r>
          <w:r>
            <w:t xml:space="preserve"> 16</w:t>
          </w:r>
          <w:r w:rsidRPr="00C61517">
            <w:rPr>
              <w:sz w:val="16"/>
              <w:szCs w:val="16"/>
            </w:rPr>
            <w:tab/>
          </w:r>
          <w:r w:rsidRPr="00666E32">
            <w:t>fakultativ</w:t>
          </w:r>
          <w:r w:rsidRPr="00C61517">
            <w:rPr>
              <w:sz w:val="16"/>
              <w:szCs w:val="16"/>
            </w:rPr>
            <w:tab/>
          </w:r>
          <w:r w:rsidRPr="00E030B1">
            <w:rPr>
              <w:sz w:val="16"/>
              <w:szCs w:val="16"/>
            </w:rPr>
            <w:fldChar w:fldCharType="begin"/>
          </w:r>
          <w:r w:rsidRPr="00E030B1">
            <w:rPr>
              <w:sz w:val="16"/>
              <w:szCs w:val="16"/>
            </w:rPr>
            <w:instrText>PAGE   \* MERGEFORMAT</w:instrText>
          </w:r>
          <w:r w:rsidRPr="00E030B1">
            <w:rPr>
              <w:sz w:val="16"/>
              <w:szCs w:val="16"/>
            </w:rPr>
            <w:fldChar w:fldCharType="separate"/>
          </w:r>
          <w:r w:rsidR="00D162C3">
            <w:rPr>
              <w:noProof/>
              <w:sz w:val="16"/>
              <w:szCs w:val="16"/>
            </w:rPr>
            <w:t>3</w:t>
          </w:r>
          <w:r w:rsidRPr="00E030B1">
            <w:rPr>
              <w:sz w:val="16"/>
              <w:szCs w:val="16"/>
            </w:rPr>
            <w:fldChar w:fldCharType="end"/>
          </w:r>
          <w:r w:rsidRPr="00141B60">
            <w:t>/</w:t>
          </w:r>
          <w:r w:rsidR="00701AE7">
            <w:rPr>
              <w:noProof/>
            </w:rPr>
            <w:fldChar w:fldCharType="begin"/>
          </w:r>
          <w:r w:rsidR="00701AE7">
            <w:rPr>
              <w:noProof/>
            </w:rPr>
            <w:instrText xml:space="preserve"> NUMPAGES   \* MERGEFORMAT </w:instrText>
          </w:r>
          <w:r w:rsidR="00701AE7">
            <w:rPr>
              <w:noProof/>
            </w:rPr>
            <w:fldChar w:fldCharType="separate"/>
          </w:r>
          <w:r w:rsidR="00D162C3">
            <w:rPr>
              <w:noProof/>
            </w:rPr>
            <w:t>3</w:t>
          </w:r>
          <w:r w:rsidR="00701AE7">
            <w:rPr>
              <w:noProof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19B172FB" w14:textId="77777777" w:rsidR="002168E1" w:rsidRDefault="002168E1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4794BBB5" w14:textId="77777777" w:rsidR="002168E1" w:rsidRPr="00C61517" w:rsidRDefault="002168E1" w:rsidP="007F2E9F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2FF1F542" w14:textId="77777777" w:rsidR="002168E1" w:rsidRPr="008C45EC" w:rsidRDefault="002168E1" w:rsidP="007F2E9F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Modul IV</w:t>
          </w:r>
          <w:r w:rsidRPr="008C45EC">
            <w:rPr>
              <w:rFonts w:cs="Arial"/>
              <w:lang w:eastAsia="zh-CN"/>
            </w:rPr>
            <w:t>:</w:t>
          </w:r>
        </w:p>
        <w:p w14:paraId="705AAB08" w14:textId="77777777" w:rsidR="002168E1" w:rsidRPr="008C45EC" w:rsidRDefault="002168E1" w:rsidP="007F2E9F">
          <w:pPr>
            <w:pStyle w:val="09KopfKolumnentitel0"/>
            <w:rPr>
              <w:rFonts w:cs="Arial"/>
              <w:lang w:eastAsia="zh-CN"/>
            </w:rPr>
          </w:pPr>
          <w:r w:rsidRPr="00A70B20">
            <w:rPr>
              <w:rFonts w:cs="Arial"/>
              <w:lang w:eastAsia="zh-CN"/>
            </w:rPr>
            <w:t>Differenzierung des Textverständnisses</w:t>
          </w:r>
        </w:p>
      </w:tc>
      <w:tc>
        <w:tcPr>
          <w:tcW w:w="3402" w:type="dxa"/>
          <w:shd w:val="clear" w:color="auto" w:fill="auto"/>
          <w:vAlign w:val="bottom"/>
        </w:tcPr>
        <w:p w14:paraId="61604BBD" w14:textId="77777777" w:rsidR="002168E1" w:rsidRDefault="002168E1" w:rsidP="00E556E9">
          <w:pPr>
            <w:pStyle w:val="09KopfKolumnentitel0"/>
          </w:pPr>
          <w:r w:rsidRPr="00E556E9">
            <w:t xml:space="preserve">E.T.A. Hoffmann: </w:t>
          </w:r>
        </w:p>
        <w:p w14:paraId="464678FC" w14:textId="77777777" w:rsidR="002168E1" w:rsidRPr="008C45EC" w:rsidRDefault="002168E1" w:rsidP="00E556E9">
          <w:pPr>
            <w:pStyle w:val="09KopfKolumnentitelfett"/>
            <w:rPr>
              <w:rFonts w:cs="Arial"/>
              <w:lang w:eastAsia="zh-CN"/>
            </w:rPr>
          </w:pPr>
          <w:r w:rsidRPr="00E556E9">
            <w:t>Der goldene Topf</w:t>
          </w:r>
        </w:p>
      </w:tc>
      <w:tc>
        <w:tcPr>
          <w:tcW w:w="1020" w:type="dxa"/>
          <w:shd w:val="clear" w:color="auto" w:fill="auto"/>
          <w:vAlign w:val="bottom"/>
        </w:tcPr>
        <w:p w14:paraId="189C47E5" w14:textId="77777777" w:rsidR="002168E1" w:rsidRPr="00C61517" w:rsidRDefault="002168E1" w:rsidP="007F2E9F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25B1B99A" w14:textId="77777777" w:rsidR="002168E1" w:rsidRDefault="002168E1" w:rsidP="000F1D2C"/>
  <w:p w14:paraId="2E2A009E" w14:textId="77777777" w:rsidR="002168E1" w:rsidRDefault="002168E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2168E1" w:rsidRPr="00C61517" w14:paraId="05115CBB" w14:textId="77777777" w:rsidTr="007F2E9F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2422A38D" w14:textId="77777777" w:rsidR="002168E1" w:rsidRPr="00C61517" w:rsidRDefault="002168E1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5FE91510" w14:textId="3D2845CF" w:rsidR="002168E1" w:rsidRPr="00C61517" w:rsidRDefault="002168E1" w:rsidP="00F15E21">
          <w:pPr>
            <w:pStyle w:val="09KopfKV0"/>
            <w:rPr>
              <w:sz w:val="16"/>
              <w:szCs w:val="16"/>
            </w:rPr>
          </w:pPr>
          <w:r w:rsidRPr="00717897">
            <w:t xml:space="preserve">KV </w:t>
          </w:r>
          <w:r w:rsidR="000178E0">
            <w:t>19</w:t>
          </w:r>
          <w:r w:rsidRPr="00C61517">
            <w:rPr>
              <w:sz w:val="16"/>
              <w:szCs w:val="16"/>
            </w:rPr>
            <w:tab/>
          </w:r>
          <w:r w:rsidR="009D1BE1">
            <w:rPr>
              <w:rStyle w:val="09KopfText8ptnegfett"/>
            </w:rPr>
            <w:t>fakultativ</w:t>
          </w:r>
          <w:r w:rsidRPr="00A65ED0">
            <w:rPr>
              <w:rStyle w:val="09KopfText8ptnegfett"/>
            </w:rPr>
            <w:tab/>
          </w:r>
          <w:r>
            <w:rPr>
              <w:rStyle w:val="09KopfText8ptneg"/>
            </w:rPr>
            <w:t>1</w:t>
          </w:r>
          <w:r w:rsidRPr="00A65ED0">
            <w:rPr>
              <w:rStyle w:val="09KopfText8ptneg"/>
            </w:rPr>
            <w:t>/</w:t>
          </w:r>
          <w:r w:rsidRPr="00A65ED0">
            <w:rPr>
              <w:rStyle w:val="09KopfText8ptneg"/>
            </w:rPr>
            <w:fldChar w:fldCharType="begin"/>
          </w:r>
          <w:r w:rsidRPr="00A65ED0">
            <w:rPr>
              <w:rStyle w:val="09KopfText8ptneg"/>
            </w:rPr>
            <w:instrText xml:space="preserve"> NUMPAGES   \* MERGEFORMAT </w:instrText>
          </w:r>
          <w:r w:rsidRPr="00A65ED0">
            <w:rPr>
              <w:rStyle w:val="09KopfText8ptneg"/>
            </w:rPr>
            <w:fldChar w:fldCharType="separate"/>
          </w:r>
          <w:r w:rsidR="00705D33">
            <w:rPr>
              <w:rStyle w:val="09KopfText8ptneg"/>
              <w:noProof/>
            </w:rPr>
            <w:t>3</w:t>
          </w:r>
          <w:r w:rsidRPr="00A65ED0"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0BD9F389" w14:textId="77777777" w:rsidR="002168E1" w:rsidRDefault="002168E1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436097C0" w14:textId="77777777" w:rsidR="002168E1" w:rsidRPr="00C61517" w:rsidRDefault="002168E1" w:rsidP="007F2E9F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6BAA7771" w14:textId="70753C8E" w:rsidR="002168E1" w:rsidRPr="008C45EC" w:rsidRDefault="002168E1" w:rsidP="007F2E9F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 xml:space="preserve">Modul </w:t>
          </w:r>
          <w:r w:rsidR="00E4239F">
            <w:rPr>
              <w:rFonts w:cs="Arial"/>
              <w:lang w:eastAsia="zh-CN"/>
            </w:rPr>
            <w:t>V</w:t>
          </w:r>
          <w:r w:rsidR="00A54ABF">
            <w:rPr>
              <w:rFonts w:cs="Arial"/>
              <w:lang w:eastAsia="zh-CN"/>
            </w:rPr>
            <w:t>I</w:t>
          </w:r>
          <w:r w:rsidRPr="008C45EC">
            <w:rPr>
              <w:rFonts w:cs="Arial"/>
              <w:lang w:eastAsia="zh-CN"/>
            </w:rPr>
            <w:t>:</w:t>
          </w:r>
        </w:p>
        <w:p w14:paraId="05B509F6" w14:textId="271747BC" w:rsidR="002168E1" w:rsidRPr="008C45EC" w:rsidRDefault="00A54ABF" w:rsidP="007F2E9F">
          <w:pPr>
            <w:pStyle w:val="09KopfKolumnentitel0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Im Exil</w:t>
          </w:r>
        </w:p>
      </w:tc>
      <w:tc>
        <w:tcPr>
          <w:tcW w:w="3402" w:type="dxa"/>
          <w:shd w:val="clear" w:color="auto" w:fill="auto"/>
          <w:vAlign w:val="bottom"/>
        </w:tcPr>
        <w:p w14:paraId="068CD2AC" w14:textId="77777777" w:rsidR="002B4150" w:rsidRPr="003011EA" w:rsidRDefault="002B4150" w:rsidP="002B4150">
          <w:pPr>
            <w:pStyle w:val="09KopfKolumnentitel0"/>
            <w:rPr>
              <w:b/>
            </w:rPr>
          </w:pPr>
          <w:r>
            <w:rPr>
              <w:b/>
            </w:rPr>
            <w:t>u</w:t>
          </w:r>
          <w:r w:rsidRPr="003011EA">
            <w:rPr>
              <w:b/>
            </w:rPr>
            <w:t>nterwegs sein</w:t>
          </w:r>
        </w:p>
        <w:p w14:paraId="34377009" w14:textId="637AC083" w:rsidR="002168E1" w:rsidRPr="008C45EC" w:rsidRDefault="002B4150" w:rsidP="002B4150">
          <w:pPr>
            <w:pStyle w:val="09KopfKolumnentitelfett"/>
            <w:rPr>
              <w:rFonts w:cs="Arial"/>
              <w:lang w:eastAsia="zh-CN"/>
            </w:rPr>
          </w:pPr>
          <w:r>
            <w:rPr>
              <w:b w:val="0"/>
            </w:rPr>
            <w:t>Lyrik vom Barock bis zur Gegenwart</w:t>
          </w:r>
        </w:p>
      </w:tc>
      <w:tc>
        <w:tcPr>
          <w:tcW w:w="1020" w:type="dxa"/>
          <w:shd w:val="clear" w:color="auto" w:fill="auto"/>
          <w:vAlign w:val="bottom"/>
        </w:tcPr>
        <w:p w14:paraId="4DD1CF7A" w14:textId="77777777" w:rsidR="002168E1" w:rsidRPr="00C61517" w:rsidRDefault="002168E1" w:rsidP="007F2E9F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061F2A82" w14:textId="77777777" w:rsidR="002168E1" w:rsidRDefault="002168E1"/>
  <w:p w14:paraId="74AE7605" w14:textId="77777777" w:rsidR="002168E1" w:rsidRDefault="002168E1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6874318" w14:textId="77777777" w:rsidR="002B4150" w:rsidRDefault="002B4150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C554A3F"/>
    <w:multiLevelType w:val="hybridMultilevel"/>
    <w:tmpl w:val="CE728CA0"/>
    <w:lvl w:ilvl="0" w:tplc="AB2E785A">
      <w:start w:val="1"/>
      <w:numFmt w:val="bullet"/>
      <w:lvlText w:val="-"/>
      <w:lvlJc w:val="left"/>
      <w:pPr>
        <w:ind w:left="0" w:hanging="450"/>
      </w:pPr>
      <w:rPr>
        <w:rFonts w:ascii="Arial" w:hAnsi="Arial" w:hint="default"/>
        <w:b/>
        <w:color w:val="FFFFFF"/>
      </w:rPr>
    </w:lvl>
    <w:lvl w:ilvl="1" w:tplc="04070019" w:tentative="1">
      <w:start w:val="1"/>
      <w:numFmt w:val="lowerLetter"/>
      <w:lvlText w:val="%2."/>
      <w:lvlJc w:val="left"/>
      <w:pPr>
        <w:ind w:left="630" w:hanging="360"/>
      </w:pPr>
    </w:lvl>
    <w:lvl w:ilvl="2" w:tplc="0407001B" w:tentative="1">
      <w:start w:val="1"/>
      <w:numFmt w:val="lowerRoman"/>
      <w:lvlText w:val="%3."/>
      <w:lvlJc w:val="right"/>
      <w:pPr>
        <w:ind w:left="1350" w:hanging="180"/>
      </w:pPr>
    </w:lvl>
    <w:lvl w:ilvl="3" w:tplc="0407000F" w:tentative="1">
      <w:start w:val="1"/>
      <w:numFmt w:val="decimal"/>
      <w:lvlText w:val="%4."/>
      <w:lvlJc w:val="left"/>
      <w:pPr>
        <w:ind w:left="2070" w:hanging="360"/>
      </w:pPr>
    </w:lvl>
    <w:lvl w:ilvl="4" w:tplc="04070019" w:tentative="1">
      <w:start w:val="1"/>
      <w:numFmt w:val="lowerLetter"/>
      <w:lvlText w:val="%5."/>
      <w:lvlJc w:val="left"/>
      <w:pPr>
        <w:ind w:left="2790" w:hanging="360"/>
      </w:pPr>
    </w:lvl>
    <w:lvl w:ilvl="5" w:tplc="0407001B" w:tentative="1">
      <w:start w:val="1"/>
      <w:numFmt w:val="lowerRoman"/>
      <w:lvlText w:val="%6."/>
      <w:lvlJc w:val="right"/>
      <w:pPr>
        <w:ind w:left="3510" w:hanging="180"/>
      </w:pPr>
    </w:lvl>
    <w:lvl w:ilvl="6" w:tplc="0407000F" w:tentative="1">
      <w:start w:val="1"/>
      <w:numFmt w:val="decimal"/>
      <w:lvlText w:val="%7."/>
      <w:lvlJc w:val="left"/>
      <w:pPr>
        <w:ind w:left="4230" w:hanging="360"/>
      </w:pPr>
    </w:lvl>
    <w:lvl w:ilvl="7" w:tplc="04070019" w:tentative="1">
      <w:start w:val="1"/>
      <w:numFmt w:val="lowerLetter"/>
      <w:lvlText w:val="%8."/>
      <w:lvlJc w:val="left"/>
      <w:pPr>
        <w:ind w:left="4950" w:hanging="360"/>
      </w:pPr>
    </w:lvl>
    <w:lvl w:ilvl="8" w:tplc="0407001B" w:tentative="1">
      <w:start w:val="1"/>
      <w:numFmt w:val="lowerRoman"/>
      <w:lvlText w:val="%9."/>
      <w:lvlJc w:val="right"/>
      <w:pPr>
        <w:ind w:left="5670" w:hanging="180"/>
      </w:pPr>
    </w:lvl>
  </w:abstractNum>
  <w:abstractNum w:abstractNumId="11">
    <w:nsid w:val="14746B9C"/>
    <w:multiLevelType w:val="hybridMultilevel"/>
    <w:tmpl w:val="44C22480"/>
    <w:lvl w:ilvl="0" w:tplc="2C74B7F2">
      <w:start w:val="7"/>
      <w:numFmt w:val="bullet"/>
      <w:lvlText w:val="-"/>
      <w:lvlJc w:val="left"/>
      <w:pPr>
        <w:ind w:left="36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3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>
    <w:nsid w:val="1E6D681B"/>
    <w:multiLevelType w:val="hybridMultilevel"/>
    <w:tmpl w:val="123A96BA"/>
    <w:lvl w:ilvl="0" w:tplc="AB2E785A">
      <w:start w:val="1"/>
      <w:numFmt w:val="bullet"/>
      <w:lvlText w:val="-"/>
      <w:lvlJc w:val="left"/>
      <w:pPr>
        <w:ind w:left="21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93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65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37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09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81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53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25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5970" w:hanging="360"/>
      </w:pPr>
      <w:rPr>
        <w:rFonts w:ascii="Wingdings" w:hAnsi="Wingdings" w:hint="default"/>
      </w:rPr>
    </w:lvl>
  </w:abstractNum>
  <w:abstractNum w:abstractNumId="15">
    <w:nsid w:val="2C311AC0"/>
    <w:multiLevelType w:val="hybridMultilevel"/>
    <w:tmpl w:val="DC90344E"/>
    <w:lvl w:ilvl="0" w:tplc="AB2E785A">
      <w:start w:val="1"/>
      <w:numFmt w:val="bullet"/>
      <w:lvlText w:val="-"/>
      <w:lvlJc w:val="left"/>
      <w:pPr>
        <w:ind w:left="450" w:hanging="450"/>
      </w:pPr>
      <w:rPr>
        <w:rFonts w:ascii="Arial" w:hAnsi="Arial" w:hint="default"/>
        <w:b/>
        <w:color w:val="FFFFFF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33DB19E5"/>
    <w:multiLevelType w:val="hybridMultilevel"/>
    <w:tmpl w:val="2394493C"/>
    <w:lvl w:ilvl="0" w:tplc="304C1FE6">
      <w:start w:val="11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411C214E"/>
    <w:multiLevelType w:val="multilevel"/>
    <w:tmpl w:val="02D64416"/>
    <w:numStyleLink w:val="KlettAufzStrich-5"/>
  </w:abstractNum>
  <w:abstractNum w:abstractNumId="19">
    <w:nsid w:val="4C761852"/>
    <w:multiLevelType w:val="hybridMultilevel"/>
    <w:tmpl w:val="71A060A6"/>
    <w:lvl w:ilvl="0" w:tplc="AB2E785A">
      <w:start w:val="1"/>
      <w:numFmt w:val="bullet"/>
      <w:lvlText w:val="-"/>
      <w:lvlJc w:val="left"/>
      <w:pPr>
        <w:ind w:left="27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99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71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43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15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87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59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31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03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2"/>
  </w:num>
  <w:num w:numId="12">
    <w:abstractNumId w:val="18"/>
  </w:num>
  <w:num w:numId="13">
    <w:abstractNumId w:val="13"/>
  </w:num>
  <w:num w:numId="14">
    <w:abstractNumId w:val="16"/>
  </w:num>
  <w:num w:numId="15">
    <w:abstractNumId w:val="14"/>
  </w:num>
  <w:num w:numId="16">
    <w:abstractNumId w:val="11"/>
  </w:num>
  <w:num w:numId="17">
    <w:abstractNumId w:val="10"/>
  </w:num>
  <w:num w:numId="18">
    <w:abstractNumId w:val="15"/>
  </w:num>
  <w:num w:numId="19">
    <w:abstractNumId w:val="1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1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autoHyphenation/>
  <w:consecutiveHyphenLimit w:val="3"/>
  <w:hyphenationZone w:val="397"/>
  <w:characterSpacingControl w:val="doNotCompress"/>
  <w:hdrShapeDefaults>
    <o:shapedefaults v:ext="edit" spidmax="24577" style="mso-height-relative:margin" fillcolor="white" strokecolor="none [3213]">
      <v:fill color="white"/>
      <v:stroke color="none [3213]" weight=".5pt"/>
      <o:colormru v:ext="edit" colors="fuchsia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15E2"/>
    <w:rsid w:val="00000CAB"/>
    <w:rsid w:val="00002AF3"/>
    <w:rsid w:val="00007813"/>
    <w:rsid w:val="00007DB7"/>
    <w:rsid w:val="000157D0"/>
    <w:rsid w:val="00015970"/>
    <w:rsid w:val="00016B3E"/>
    <w:rsid w:val="00017387"/>
    <w:rsid w:val="000178E0"/>
    <w:rsid w:val="00017BA6"/>
    <w:rsid w:val="0002101B"/>
    <w:rsid w:val="00023C34"/>
    <w:rsid w:val="00036ADB"/>
    <w:rsid w:val="0004690C"/>
    <w:rsid w:val="0005377B"/>
    <w:rsid w:val="00064F61"/>
    <w:rsid w:val="000740A4"/>
    <w:rsid w:val="00074FBA"/>
    <w:rsid w:val="00076D79"/>
    <w:rsid w:val="0008565B"/>
    <w:rsid w:val="00091CAD"/>
    <w:rsid w:val="00093C48"/>
    <w:rsid w:val="000B219C"/>
    <w:rsid w:val="000B263C"/>
    <w:rsid w:val="000B2891"/>
    <w:rsid w:val="000B2D6E"/>
    <w:rsid w:val="000B66C4"/>
    <w:rsid w:val="000C1736"/>
    <w:rsid w:val="000D1205"/>
    <w:rsid w:val="000D7BA7"/>
    <w:rsid w:val="000E4DE9"/>
    <w:rsid w:val="000E540A"/>
    <w:rsid w:val="000F1D2C"/>
    <w:rsid w:val="000F27F3"/>
    <w:rsid w:val="000F35E8"/>
    <w:rsid w:val="00101776"/>
    <w:rsid w:val="001122F8"/>
    <w:rsid w:val="00123448"/>
    <w:rsid w:val="00140F0F"/>
    <w:rsid w:val="00141F18"/>
    <w:rsid w:val="0014240F"/>
    <w:rsid w:val="00143E35"/>
    <w:rsid w:val="00144428"/>
    <w:rsid w:val="001451A7"/>
    <w:rsid w:val="001472D4"/>
    <w:rsid w:val="0015288C"/>
    <w:rsid w:val="0015448D"/>
    <w:rsid w:val="00154F8A"/>
    <w:rsid w:val="001550CC"/>
    <w:rsid w:val="00162882"/>
    <w:rsid w:val="0018303D"/>
    <w:rsid w:val="00183A08"/>
    <w:rsid w:val="00187C27"/>
    <w:rsid w:val="001945FF"/>
    <w:rsid w:val="001967F8"/>
    <w:rsid w:val="001A0CE0"/>
    <w:rsid w:val="001A1AAA"/>
    <w:rsid w:val="001A59DA"/>
    <w:rsid w:val="001A6453"/>
    <w:rsid w:val="001B0D2C"/>
    <w:rsid w:val="001B4EF4"/>
    <w:rsid w:val="001B59B7"/>
    <w:rsid w:val="001B70F1"/>
    <w:rsid w:val="001B78B5"/>
    <w:rsid w:val="001C14C9"/>
    <w:rsid w:val="001C1BA5"/>
    <w:rsid w:val="001C210F"/>
    <w:rsid w:val="001C5064"/>
    <w:rsid w:val="001C562F"/>
    <w:rsid w:val="001C6AB4"/>
    <w:rsid w:val="001E4CDB"/>
    <w:rsid w:val="001E7005"/>
    <w:rsid w:val="001F32D8"/>
    <w:rsid w:val="001F33D6"/>
    <w:rsid w:val="002115C0"/>
    <w:rsid w:val="00215816"/>
    <w:rsid w:val="002168E1"/>
    <w:rsid w:val="002206C9"/>
    <w:rsid w:val="00222D16"/>
    <w:rsid w:val="002236A5"/>
    <w:rsid w:val="002242DF"/>
    <w:rsid w:val="00225035"/>
    <w:rsid w:val="0022749F"/>
    <w:rsid w:val="00231F12"/>
    <w:rsid w:val="002348D4"/>
    <w:rsid w:val="0024232E"/>
    <w:rsid w:val="002432EE"/>
    <w:rsid w:val="002501C2"/>
    <w:rsid w:val="00273D54"/>
    <w:rsid w:val="0028068C"/>
    <w:rsid w:val="002820E7"/>
    <w:rsid w:val="0028765E"/>
    <w:rsid w:val="0029563F"/>
    <w:rsid w:val="00295E3B"/>
    <w:rsid w:val="002B175A"/>
    <w:rsid w:val="002B2755"/>
    <w:rsid w:val="002B4150"/>
    <w:rsid w:val="002B5F8F"/>
    <w:rsid w:val="002C68C0"/>
    <w:rsid w:val="002D6505"/>
    <w:rsid w:val="002D7B27"/>
    <w:rsid w:val="002E3C34"/>
    <w:rsid w:val="002E7AB2"/>
    <w:rsid w:val="002F1386"/>
    <w:rsid w:val="002F3AAA"/>
    <w:rsid w:val="002F6FB3"/>
    <w:rsid w:val="00302A97"/>
    <w:rsid w:val="003060FA"/>
    <w:rsid w:val="0030700E"/>
    <w:rsid w:val="00324EC8"/>
    <w:rsid w:val="0032653D"/>
    <w:rsid w:val="0033182D"/>
    <w:rsid w:val="00333F0D"/>
    <w:rsid w:val="0033588F"/>
    <w:rsid w:val="003358D8"/>
    <w:rsid w:val="003450CC"/>
    <w:rsid w:val="00347ADC"/>
    <w:rsid w:val="00355BAD"/>
    <w:rsid w:val="00362651"/>
    <w:rsid w:val="00362AE3"/>
    <w:rsid w:val="00376339"/>
    <w:rsid w:val="00383449"/>
    <w:rsid w:val="003902DA"/>
    <w:rsid w:val="00397EFC"/>
    <w:rsid w:val="003A1CF2"/>
    <w:rsid w:val="003C02D3"/>
    <w:rsid w:val="003D6AA2"/>
    <w:rsid w:val="003E3496"/>
    <w:rsid w:val="003E46FA"/>
    <w:rsid w:val="003F147C"/>
    <w:rsid w:val="003F6C6E"/>
    <w:rsid w:val="00400909"/>
    <w:rsid w:val="0041381D"/>
    <w:rsid w:val="00415E29"/>
    <w:rsid w:val="00416AE3"/>
    <w:rsid w:val="00423A4D"/>
    <w:rsid w:val="00424C9C"/>
    <w:rsid w:val="0043269A"/>
    <w:rsid w:val="0043358A"/>
    <w:rsid w:val="004338D1"/>
    <w:rsid w:val="00434F55"/>
    <w:rsid w:val="0043733A"/>
    <w:rsid w:val="00441428"/>
    <w:rsid w:val="00441969"/>
    <w:rsid w:val="00441AB8"/>
    <w:rsid w:val="00445FF0"/>
    <w:rsid w:val="00451EB3"/>
    <w:rsid w:val="00457ED5"/>
    <w:rsid w:val="00460CB1"/>
    <w:rsid w:val="004647AE"/>
    <w:rsid w:val="00465DEF"/>
    <w:rsid w:val="004712D3"/>
    <w:rsid w:val="00471BC1"/>
    <w:rsid w:val="00472722"/>
    <w:rsid w:val="00474D4F"/>
    <w:rsid w:val="00481BBD"/>
    <w:rsid w:val="00482299"/>
    <w:rsid w:val="004822AC"/>
    <w:rsid w:val="004829B1"/>
    <w:rsid w:val="00484C13"/>
    <w:rsid w:val="00486749"/>
    <w:rsid w:val="00487CFC"/>
    <w:rsid w:val="00490160"/>
    <w:rsid w:val="00492786"/>
    <w:rsid w:val="0049431F"/>
    <w:rsid w:val="00497FA3"/>
    <w:rsid w:val="004B2CA4"/>
    <w:rsid w:val="004B6A4F"/>
    <w:rsid w:val="004C054E"/>
    <w:rsid w:val="004C70CC"/>
    <w:rsid w:val="004D00BB"/>
    <w:rsid w:val="004D6327"/>
    <w:rsid w:val="004D7148"/>
    <w:rsid w:val="004E29C8"/>
    <w:rsid w:val="004F13A3"/>
    <w:rsid w:val="004F7E18"/>
    <w:rsid w:val="00505510"/>
    <w:rsid w:val="00505FD0"/>
    <w:rsid w:val="005077A6"/>
    <w:rsid w:val="005132F3"/>
    <w:rsid w:val="0052492B"/>
    <w:rsid w:val="00524D48"/>
    <w:rsid w:val="005367A8"/>
    <w:rsid w:val="005429AF"/>
    <w:rsid w:val="00544D92"/>
    <w:rsid w:val="00545A63"/>
    <w:rsid w:val="00546841"/>
    <w:rsid w:val="00547033"/>
    <w:rsid w:val="005641F7"/>
    <w:rsid w:val="005662A4"/>
    <w:rsid w:val="00566F0C"/>
    <w:rsid w:val="00571813"/>
    <w:rsid w:val="005809F3"/>
    <w:rsid w:val="005841D3"/>
    <w:rsid w:val="00590E4D"/>
    <w:rsid w:val="0059156F"/>
    <w:rsid w:val="0059276F"/>
    <w:rsid w:val="00593B43"/>
    <w:rsid w:val="005A07BC"/>
    <w:rsid w:val="005A2DFC"/>
    <w:rsid w:val="005A7946"/>
    <w:rsid w:val="005B2061"/>
    <w:rsid w:val="005B2307"/>
    <w:rsid w:val="005B36DF"/>
    <w:rsid w:val="005B4A72"/>
    <w:rsid w:val="005C0C32"/>
    <w:rsid w:val="005D00CB"/>
    <w:rsid w:val="005D0F2D"/>
    <w:rsid w:val="0060020E"/>
    <w:rsid w:val="00601609"/>
    <w:rsid w:val="00606E62"/>
    <w:rsid w:val="00610A6F"/>
    <w:rsid w:val="0061218D"/>
    <w:rsid w:val="006136F4"/>
    <w:rsid w:val="00621096"/>
    <w:rsid w:val="00624292"/>
    <w:rsid w:val="00630935"/>
    <w:rsid w:val="00631789"/>
    <w:rsid w:val="00633269"/>
    <w:rsid w:val="006374FE"/>
    <w:rsid w:val="006420B3"/>
    <w:rsid w:val="006472E0"/>
    <w:rsid w:val="006527FD"/>
    <w:rsid w:val="006542FE"/>
    <w:rsid w:val="006608B6"/>
    <w:rsid w:val="006624CA"/>
    <w:rsid w:val="0066322F"/>
    <w:rsid w:val="0066436A"/>
    <w:rsid w:val="00666E32"/>
    <w:rsid w:val="00671A3F"/>
    <w:rsid w:val="00677327"/>
    <w:rsid w:val="00680A88"/>
    <w:rsid w:val="0068698A"/>
    <w:rsid w:val="00686EB0"/>
    <w:rsid w:val="006875FB"/>
    <w:rsid w:val="006915E2"/>
    <w:rsid w:val="00692217"/>
    <w:rsid w:val="00695296"/>
    <w:rsid w:val="006A7D80"/>
    <w:rsid w:val="006C1D59"/>
    <w:rsid w:val="006C3734"/>
    <w:rsid w:val="006C4975"/>
    <w:rsid w:val="006C6342"/>
    <w:rsid w:val="006C7DC6"/>
    <w:rsid w:val="006D0C62"/>
    <w:rsid w:val="006D370D"/>
    <w:rsid w:val="006D419D"/>
    <w:rsid w:val="006E2D10"/>
    <w:rsid w:val="006E6199"/>
    <w:rsid w:val="006F7ABD"/>
    <w:rsid w:val="00700033"/>
    <w:rsid w:val="00701AE7"/>
    <w:rsid w:val="007055F8"/>
    <w:rsid w:val="00705D33"/>
    <w:rsid w:val="00716CA6"/>
    <w:rsid w:val="0072477E"/>
    <w:rsid w:val="007362B4"/>
    <w:rsid w:val="00740D0E"/>
    <w:rsid w:val="00741705"/>
    <w:rsid w:val="007479DE"/>
    <w:rsid w:val="00761246"/>
    <w:rsid w:val="00761AFC"/>
    <w:rsid w:val="007633E9"/>
    <w:rsid w:val="0077022C"/>
    <w:rsid w:val="0077112E"/>
    <w:rsid w:val="00773C94"/>
    <w:rsid w:val="00774276"/>
    <w:rsid w:val="00777839"/>
    <w:rsid w:val="0078040B"/>
    <w:rsid w:val="007919D6"/>
    <w:rsid w:val="007A152B"/>
    <w:rsid w:val="007A1999"/>
    <w:rsid w:val="007A1AEE"/>
    <w:rsid w:val="007A3AF0"/>
    <w:rsid w:val="007A3F80"/>
    <w:rsid w:val="007B13E9"/>
    <w:rsid w:val="007B4838"/>
    <w:rsid w:val="007B71AA"/>
    <w:rsid w:val="007C1457"/>
    <w:rsid w:val="007C3BD9"/>
    <w:rsid w:val="007C4EDA"/>
    <w:rsid w:val="007D1ABF"/>
    <w:rsid w:val="007D3184"/>
    <w:rsid w:val="007E052D"/>
    <w:rsid w:val="007E3776"/>
    <w:rsid w:val="007E76EF"/>
    <w:rsid w:val="007F2E9F"/>
    <w:rsid w:val="007F505E"/>
    <w:rsid w:val="007F7B19"/>
    <w:rsid w:val="00800183"/>
    <w:rsid w:val="00800CCE"/>
    <w:rsid w:val="00806387"/>
    <w:rsid w:val="00813842"/>
    <w:rsid w:val="008162EE"/>
    <w:rsid w:val="0082160C"/>
    <w:rsid w:val="008232B6"/>
    <w:rsid w:val="00830252"/>
    <w:rsid w:val="00836303"/>
    <w:rsid w:val="00843E23"/>
    <w:rsid w:val="00847334"/>
    <w:rsid w:val="008517E8"/>
    <w:rsid w:val="00857036"/>
    <w:rsid w:val="00860F0E"/>
    <w:rsid w:val="00861C71"/>
    <w:rsid w:val="00864FE2"/>
    <w:rsid w:val="00866035"/>
    <w:rsid w:val="00870032"/>
    <w:rsid w:val="008706A6"/>
    <w:rsid w:val="0087298F"/>
    <w:rsid w:val="0088116F"/>
    <w:rsid w:val="00881596"/>
    <w:rsid w:val="00881CBE"/>
    <w:rsid w:val="00885248"/>
    <w:rsid w:val="00887558"/>
    <w:rsid w:val="0089205B"/>
    <w:rsid w:val="00895CBD"/>
    <w:rsid w:val="00897640"/>
    <w:rsid w:val="008A1A28"/>
    <w:rsid w:val="008A5C31"/>
    <w:rsid w:val="008B1B91"/>
    <w:rsid w:val="008B5F8F"/>
    <w:rsid w:val="008C20EB"/>
    <w:rsid w:val="008C2B9B"/>
    <w:rsid w:val="008D01F3"/>
    <w:rsid w:val="008D7F65"/>
    <w:rsid w:val="008E0752"/>
    <w:rsid w:val="008E348E"/>
    <w:rsid w:val="008E5D4C"/>
    <w:rsid w:val="008E7375"/>
    <w:rsid w:val="008F763D"/>
    <w:rsid w:val="009006A1"/>
    <w:rsid w:val="00901E9C"/>
    <w:rsid w:val="009025DC"/>
    <w:rsid w:val="00902EE5"/>
    <w:rsid w:val="00904020"/>
    <w:rsid w:val="009152DA"/>
    <w:rsid w:val="00917880"/>
    <w:rsid w:val="00917B0D"/>
    <w:rsid w:val="009200C6"/>
    <w:rsid w:val="00924067"/>
    <w:rsid w:val="00927EB3"/>
    <w:rsid w:val="00946E99"/>
    <w:rsid w:val="009471F2"/>
    <w:rsid w:val="00950F67"/>
    <w:rsid w:val="009568D8"/>
    <w:rsid w:val="00957E91"/>
    <w:rsid w:val="00960DBB"/>
    <w:rsid w:val="0096783A"/>
    <w:rsid w:val="00972294"/>
    <w:rsid w:val="00976219"/>
    <w:rsid w:val="00986508"/>
    <w:rsid w:val="009A27F0"/>
    <w:rsid w:val="009B4F30"/>
    <w:rsid w:val="009B6700"/>
    <w:rsid w:val="009B6783"/>
    <w:rsid w:val="009C0BDA"/>
    <w:rsid w:val="009D095B"/>
    <w:rsid w:val="009D1BE1"/>
    <w:rsid w:val="009D51C6"/>
    <w:rsid w:val="009F7D6D"/>
    <w:rsid w:val="00A05167"/>
    <w:rsid w:val="00A061E2"/>
    <w:rsid w:val="00A07AFA"/>
    <w:rsid w:val="00A1369A"/>
    <w:rsid w:val="00A137DD"/>
    <w:rsid w:val="00A15E3A"/>
    <w:rsid w:val="00A2672E"/>
    <w:rsid w:val="00A31675"/>
    <w:rsid w:val="00A31868"/>
    <w:rsid w:val="00A35DAD"/>
    <w:rsid w:val="00A35E54"/>
    <w:rsid w:val="00A44E85"/>
    <w:rsid w:val="00A4710A"/>
    <w:rsid w:val="00A54ABF"/>
    <w:rsid w:val="00A616BF"/>
    <w:rsid w:val="00A65ED0"/>
    <w:rsid w:val="00A70B20"/>
    <w:rsid w:val="00AA1B8A"/>
    <w:rsid w:val="00AA2509"/>
    <w:rsid w:val="00AA45FF"/>
    <w:rsid w:val="00AA71EB"/>
    <w:rsid w:val="00AB24B7"/>
    <w:rsid w:val="00AB2739"/>
    <w:rsid w:val="00AB5C16"/>
    <w:rsid w:val="00AC032F"/>
    <w:rsid w:val="00AC31E5"/>
    <w:rsid w:val="00AC6B35"/>
    <w:rsid w:val="00AC7A6E"/>
    <w:rsid w:val="00AD0736"/>
    <w:rsid w:val="00AD3948"/>
    <w:rsid w:val="00AE0473"/>
    <w:rsid w:val="00AE47B3"/>
    <w:rsid w:val="00B014D5"/>
    <w:rsid w:val="00B054D9"/>
    <w:rsid w:val="00B078C0"/>
    <w:rsid w:val="00B12373"/>
    <w:rsid w:val="00B21677"/>
    <w:rsid w:val="00B21D89"/>
    <w:rsid w:val="00B257E0"/>
    <w:rsid w:val="00B346D6"/>
    <w:rsid w:val="00B369C1"/>
    <w:rsid w:val="00B37F2A"/>
    <w:rsid w:val="00B463B4"/>
    <w:rsid w:val="00B4725A"/>
    <w:rsid w:val="00B5037D"/>
    <w:rsid w:val="00B52929"/>
    <w:rsid w:val="00B60054"/>
    <w:rsid w:val="00B61F07"/>
    <w:rsid w:val="00B63A2B"/>
    <w:rsid w:val="00B64F23"/>
    <w:rsid w:val="00B7071C"/>
    <w:rsid w:val="00B75D09"/>
    <w:rsid w:val="00B80E3C"/>
    <w:rsid w:val="00B851EB"/>
    <w:rsid w:val="00B93775"/>
    <w:rsid w:val="00B97664"/>
    <w:rsid w:val="00BB7B1D"/>
    <w:rsid w:val="00BC314F"/>
    <w:rsid w:val="00BC6488"/>
    <w:rsid w:val="00BD0078"/>
    <w:rsid w:val="00BD170E"/>
    <w:rsid w:val="00BE0907"/>
    <w:rsid w:val="00BE72DB"/>
    <w:rsid w:val="00BF5494"/>
    <w:rsid w:val="00C0218D"/>
    <w:rsid w:val="00C026DC"/>
    <w:rsid w:val="00C073BA"/>
    <w:rsid w:val="00C13F10"/>
    <w:rsid w:val="00C336B8"/>
    <w:rsid w:val="00C42047"/>
    <w:rsid w:val="00C45841"/>
    <w:rsid w:val="00C63E66"/>
    <w:rsid w:val="00C76EAF"/>
    <w:rsid w:val="00C80B3B"/>
    <w:rsid w:val="00C95B00"/>
    <w:rsid w:val="00C96519"/>
    <w:rsid w:val="00CA45D9"/>
    <w:rsid w:val="00CA4B41"/>
    <w:rsid w:val="00CB1874"/>
    <w:rsid w:val="00CB6326"/>
    <w:rsid w:val="00CB75B3"/>
    <w:rsid w:val="00CC0D12"/>
    <w:rsid w:val="00CC15E7"/>
    <w:rsid w:val="00CC3096"/>
    <w:rsid w:val="00CC4AA8"/>
    <w:rsid w:val="00CC6D84"/>
    <w:rsid w:val="00CD270E"/>
    <w:rsid w:val="00CD47FA"/>
    <w:rsid w:val="00CF1FE6"/>
    <w:rsid w:val="00D05EE5"/>
    <w:rsid w:val="00D06C0B"/>
    <w:rsid w:val="00D07E0A"/>
    <w:rsid w:val="00D10286"/>
    <w:rsid w:val="00D1604B"/>
    <w:rsid w:val="00D162C3"/>
    <w:rsid w:val="00D1720A"/>
    <w:rsid w:val="00D22F50"/>
    <w:rsid w:val="00D23148"/>
    <w:rsid w:val="00D26B7F"/>
    <w:rsid w:val="00D27633"/>
    <w:rsid w:val="00D27E6E"/>
    <w:rsid w:val="00D36533"/>
    <w:rsid w:val="00D37E10"/>
    <w:rsid w:val="00D41E2E"/>
    <w:rsid w:val="00D51CEB"/>
    <w:rsid w:val="00D530F5"/>
    <w:rsid w:val="00D53F11"/>
    <w:rsid w:val="00D61C7C"/>
    <w:rsid w:val="00D6376F"/>
    <w:rsid w:val="00D75089"/>
    <w:rsid w:val="00D81463"/>
    <w:rsid w:val="00D831C0"/>
    <w:rsid w:val="00D902A8"/>
    <w:rsid w:val="00D91303"/>
    <w:rsid w:val="00D93DAA"/>
    <w:rsid w:val="00DA246F"/>
    <w:rsid w:val="00DB22A7"/>
    <w:rsid w:val="00DB4FD1"/>
    <w:rsid w:val="00DB6D66"/>
    <w:rsid w:val="00DB720F"/>
    <w:rsid w:val="00DC3A8C"/>
    <w:rsid w:val="00DD2157"/>
    <w:rsid w:val="00DD5700"/>
    <w:rsid w:val="00DD718D"/>
    <w:rsid w:val="00DE19E7"/>
    <w:rsid w:val="00DE21A6"/>
    <w:rsid w:val="00DE6275"/>
    <w:rsid w:val="00DE7998"/>
    <w:rsid w:val="00DF2026"/>
    <w:rsid w:val="00E030AD"/>
    <w:rsid w:val="00E030B1"/>
    <w:rsid w:val="00E030B6"/>
    <w:rsid w:val="00E05A3A"/>
    <w:rsid w:val="00E124CD"/>
    <w:rsid w:val="00E15012"/>
    <w:rsid w:val="00E157E4"/>
    <w:rsid w:val="00E16C50"/>
    <w:rsid w:val="00E20377"/>
    <w:rsid w:val="00E301BD"/>
    <w:rsid w:val="00E30B6F"/>
    <w:rsid w:val="00E3517F"/>
    <w:rsid w:val="00E4239F"/>
    <w:rsid w:val="00E42AE2"/>
    <w:rsid w:val="00E501AB"/>
    <w:rsid w:val="00E50334"/>
    <w:rsid w:val="00E5044A"/>
    <w:rsid w:val="00E50FB0"/>
    <w:rsid w:val="00E517A6"/>
    <w:rsid w:val="00E539D9"/>
    <w:rsid w:val="00E548FB"/>
    <w:rsid w:val="00E54B48"/>
    <w:rsid w:val="00E556E9"/>
    <w:rsid w:val="00E5679C"/>
    <w:rsid w:val="00E61D81"/>
    <w:rsid w:val="00E70E28"/>
    <w:rsid w:val="00E86CE6"/>
    <w:rsid w:val="00E928EC"/>
    <w:rsid w:val="00E940D7"/>
    <w:rsid w:val="00E94F29"/>
    <w:rsid w:val="00EA2203"/>
    <w:rsid w:val="00EA2813"/>
    <w:rsid w:val="00EB0DCD"/>
    <w:rsid w:val="00EB43A8"/>
    <w:rsid w:val="00EC189B"/>
    <w:rsid w:val="00EC25FF"/>
    <w:rsid w:val="00EC330C"/>
    <w:rsid w:val="00EC4D2B"/>
    <w:rsid w:val="00EC5451"/>
    <w:rsid w:val="00EC70C7"/>
    <w:rsid w:val="00EC7BCD"/>
    <w:rsid w:val="00ED2578"/>
    <w:rsid w:val="00EE0C0D"/>
    <w:rsid w:val="00EE3722"/>
    <w:rsid w:val="00EE57A7"/>
    <w:rsid w:val="00EF26E0"/>
    <w:rsid w:val="00EF7A9D"/>
    <w:rsid w:val="00F01012"/>
    <w:rsid w:val="00F01EC6"/>
    <w:rsid w:val="00F02EE9"/>
    <w:rsid w:val="00F150D9"/>
    <w:rsid w:val="00F15E21"/>
    <w:rsid w:val="00F165C3"/>
    <w:rsid w:val="00F22111"/>
    <w:rsid w:val="00F24CD4"/>
    <w:rsid w:val="00F3674F"/>
    <w:rsid w:val="00F50484"/>
    <w:rsid w:val="00F613E1"/>
    <w:rsid w:val="00F77B90"/>
    <w:rsid w:val="00F8395C"/>
    <w:rsid w:val="00F858E5"/>
    <w:rsid w:val="00F86586"/>
    <w:rsid w:val="00F8674F"/>
    <w:rsid w:val="00F8699C"/>
    <w:rsid w:val="00F906D7"/>
    <w:rsid w:val="00F92661"/>
    <w:rsid w:val="00FA46E4"/>
    <w:rsid w:val="00FA5835"/>
    <w:rsid w:val="00FA68B5"/>
    <w:rsid w:val="00FB02F1"/>
    <w:rsid w:val="00FB11EC"/>
    <w:rsid w:val="00FC14A4"/>
    <w:rsid w:val="00FC455D"/>
    <w:rsid w:val="00FD0C16"/>
    <w:rsid w:val="00FD4D5F"/>
    <w:rsid w:val="00FD61D4"/>
    <w:rsid w:val="00FE792B"/>
    <w:rsid w:val="00FF1225"/>
    <w:rsid w:val="00FF5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 style="mso-height-relative:margin" fillcolor="white" strokecolor="none [3213]">
      <v:fill color="white"/>
      <v:stroke color="none [3213]" weight=".5pt"/>
      <o:colormru v:ext="edit" colors="fuchsia"/>
    </o:shapedefaults>
    <o:shapelayout v:ext="edit">
      <o:idmap v:ext="edit" data="1"/>
    </o:shapelayout>
  </w:shapeDefaults>
  <w:decimalSymbol w:val=","/>
  <w:listSeparator w:val=";"/>
  <w14:docId w14:val="19BF4E4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footer" w:qFormat="1"/>
    <w:lsdException w:name="caption" w:uiPriority="35" w:qFormat="1"/>
    <w:lsdException w:name="footnote reference" w:unhideWhenUsed="0"/>
    <w:lsdException w:name="annotation reference" w:uiPriority="0"/>
    <w:lsdException w:name="line number" w:qFormat="1"/>
    <w:lsdException w:name="toa heading" w:unhideWhenUsed="0"/>
    <w:lsdException w:name="List" w:uiPriority="0" w:unhideWhenUsed="0"/>
    <w:lsdException w:name="Title" w:semiHidden="0" w:uiPriority="10" w:unhideWhenUsed="0" w:qFormat="1"/>
    <w:lsdException w:name="Signature" w:unhideWhenUsed="0"/>
    <w:lsdException w:name="Default Paragraph Font" w:uiPriority="1"/>
    <w:lsdException w:name="Subtitle" w:semiHidden="0" w:uiPriority="11" w:unhideWhenUsed="0" w:qFormat="1"/>
    <w:lsdException w:name="Note Heading" w:unhideWhenUsed="0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E-mail Signature" w:unhideWhenUsed="0"/>
    <w:lsdException w:name="Normal (Web)" w:unhideWhenUsed="0"/>
    <w:lsdException w:name="HTML Acronym" w:unhideWhenUsed="0"/>
    <w:lsdException w:name="HTML Cite" w:unhideWhenUsed="0"/>
    <w:lsdException w:name="HTML Code" w:unhideWhenUsed="0"/>
    <w:lsdException w:name="HTML Definition" w:unhideWhenUsed="0"/>
    <w:lsdException w:name="HTML Keyboard" w:unhideWhenUsed="0"/>
    <w:lsdException w:name="HTML Sample" w:unhideWhenUsed="0"/>
    <w:lsdException w:name="HTML Typewriter" w:unhideWhenUsed="0"/>
    <w:lsdException w:name="HTML Variable" w:unhideWhenUsed="0"/>
    <w:lsdException w:name="Table Grid" w:semiHidden="0" w:uiPriority="3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semiHidden/>
    <w:qFormat/>
    <w:rsid w:val="00A137DD"/>
    <w:pPr>
      <w:suppressLineNumbers/>
    </w:pPr>
    <w:rPr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AB2739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  <w:lang w:val="x-none" w:eastAsia="x-none"/>
    </w:rPr>
  </w:style>
  <w:style w:type="paragraph" w:styleId="berschrift2">
    <w:name w:val="heading 2"/>
    <w:basedOn w:val="Standard"/>
    <w:next w:val="Standard"/>
    <w:link w:val="berschrift2Zchn"/>
    <w:uiPriority w:val="9"/>
    <w:qFormat/>
    <w:rsid w:val="00AB2739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  <w:lang w:val="x-none" w:eastAsia="x-none"/>
    </w:rPr>
  </w:style>
  <w:style w:type="paragraph" w:styleId="berschrift3">
    <w:name w:val="heading 3"/>
    <w:basedOn w:val="Standard"/>
    <w:next w:val="Standard"/>
    <w:link w:val="berschrift3Zchn"/>
    <w:uiPriority w:val="9"/>
    <w:qFormat/>
    <w:rsid w:val="00AB2739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  <w:lang w:val="x-none" w:eastAsia="x-none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AB2739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  <w:lang w:val="x-none" w:eastAsia="x-none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AB2739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  <w:lang w:val="x-none" w:eastAsia="x-none"/>
    </w:rPr>
  </w:style>
  <w:style w:type="paragraph" w:styleId="berschrift6">
    <w:name w:val="heading 6"/>
    <w:basedOn w:val="Standard"/>
    <w:next w:val="Standard"/>
    <w:link w:val="berschrift6Zchn"/>
    <w:semiHidden/>
    <w:qFormat/>
    <w:rsid w:val="00AB2739"/>
    <w:pPr>
      <w:spacing w:before="240" w:after="60"/>
      <w:outlineLvl w:val="5"/>
    </w:pPr>
    <w:rPr>
      <w:rFonts w:ascii="Calibri" w:eastAsia="Times New Roman" w:hAnsi="Calibri"/>
      <w:b/>
      <w:bCs/>
      <w:sz w:val="22"/>
      <w:szCs w:val="22"/>
      <w:lang w:val="x-none" w:eastAsia="x-none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AB2739"/>
    <w:pPr>
      <w:spacing w:before="240" w:after="60"/>
      <w:outlineLvl w:val="6"/>
    </w:pPr>
    <w:rPr>
      <w:rFonts w:ascii="Calibri" w:eastAsia="Times New Roman" w:hAnsi="Calibri"/>
      <w:sz w:val="24"/>
      <w:szCs w:val="24"/>
      <w:lang w:val="x-none" w:eastAsia="x-none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AB2739"/>
    <w:pPr>
      <w:spacing w:before="240" w:after="60"/>
      <w:outlineLvl w:val="7"/>
    </w:pPr>
    <w:rPr>
      <w:rFonts w:ascii="Calibri" w:eastAsia="Times New Roman" w:hAnsi="Calibri"/>
      <w:i/>
      <w:iCs/>
      <w:sz w:val="24"/>
      <w:szCs w:val="24"/>
      <w:lang w:val="x-none" w:eastAsia="x-none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AB2739"/>
    <w:pPr>
      <w:spacing w:before="240" w:after="60"/>
      <w:outlineLvl w:val="8"/>
    </w:pPr>
    <w:rPr>
      <w:rFonts w:ascii="Cambria" w:eastAsia="Times New Roman" w:hAnsi="Cambria"/>
      <w:sz w:val="22"/>
      <w:szCs w:val="22"/>
      <w:lang w:val="x-none" w:eastAsia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semiHidden/>
    <w:rsid w:val="00F15E21"/>
    <w:rPr>
      <w:rFonts w:ascii="Cambria" w:eastAsia="Times New Roman" w:hAnsi="Cambria"/>
      <w:b/>
      <w:bCs/>
      <w:kern w:val="32"/>
      <w:sz w:val="32"/>
      <w:szCs w:val="32"/>
      <w:lang w:val="x-none" w:eastAsia="x-none"/>
    </w:rPr>
  </w:style>
  <w:style w:type="character" w:customStyle="1" w:styleId="berschrift2Zchn">
    <w:name w:val="Überschrift 2 Zchn"/>
    <w:link w:val="berschrift2"/>
    <w:uiPriority w:val="9"/>
    <w:rsid w:val="00F15E21"/>
    <w:rPr>
      <w:rFonts w:ascii="Cambria" w:eastAsia="Times New Roman" w:hAnsi="Cambria"/>
      <w:b/>
      <w:bCs/>
      <w:i/>
      <w:iCs/>
      <w:sz w:val="28"/>
      <w:szCs w:val="28"/>
      <w:lang w:val="x-none" w:eastAsia="x-none"/>
    </w:rPr>
  </w:style>
  <w:style w:type="character" w:customStyle="1" w:styleId="berschrift3Zchn">
    <w:name w:val="Überschrift 3 Zchn"/>
    <w:link w:val="berschrift3"/>
    <w:uiPriority w:val="9"/>
    <w:rsid w:val="00F15E21"/>
    <w:rPr>
      <w:rFonts w:ascii="Cambria" w:eastAsia="Times New Roman" w:hAnsi="Cambria"/>
      <w:b/>
      <w:bCs/>
      <w:sz w:val="26"/>
      <w:szCs w:val="26"/>
      <w:lang w:val="x-none" w:eastAsia="x-none"/>
    </w:rPr>
  </w:style>
  <w:style w:type="character" w:customStyle="1" w:styleId="berschrift4Zchn">
    <w:name w:val="Überschrift 4 Zchn"/>
    <w:link w:val="berschrift4"/>
    <w:uiPriority w:val="9"/>
    <w:semiHidden/>
    <w:rsid w:val="00F15E21"/>
    <w:rPr>
      <w:rFonts w:ascii="Calibri" w:eastAsia="Times New Roman" w:hAnsi="Calibri"/>
      <w:b/>
      <w:bCs/>
      <w:sz w:val="28"/>
      <w:szCs w:val="28"/>
      <w:lang w:val="x-none" w:eastAsia="x-none"/>
    </w:rPr>
  </w:style>
  <w:style w:type="character" w:customStyle="1" w:styleId="berschrift5Zchn">
    <w:name w:val="Überschrift 5 Zchn"/>
    <w:link w:val="berschrift5"/>
    <w:uiPriority w:val="9"/>
    <w:semiHidden/>
    <w:rsid w:val="00F15E21"/>
    <w:rPr>
      <w:rFonts w:ascii="Calibri" w:eastAsia="Times New Roman" w:hAnsi="Calibri"/>
      <w:b/>
      <w:bCs/>
      <w:i/>
      <w:iCs/>
      <w:sz w:val="26"/>
      <w:szCs w:val="26"/>
      <w:lang w:val="x-none" w:eastAsia="x-none"/>
    </w:rPr>
  </w:style>
  <w:style w:type="character" w:customStyle="1" w:styleId="berschrift6Zchn">
    <w:name w:val="Überschrift 6 Zchn"/>
    <w:link w:val="berschrift6"/>
    <w:semiHidden/>
    <w:rsid w:val="00F15E21"/>
    <w:rPr>
      <w:rFonts w:ascii="Calibri" w:eastAsia="Times New Roman" w:hAnsi="Calibri"/>
      <w:b/>
      <w:bCs/>
      <w:sz w:val="22"/>
      <w:szCs w:val="22"/>
      <w:lang w:val="x-none" w:eastAsia="x-none"/>
    </w:rPr>
  </w:style>
  <w:style w:type="character" w:customStyle="1" w:styleId="berschrift7Zchn">
    <w:name w:val="Überschrift 7 Zchn"/>
    <w:link w:val="berschrift7"/>
    <w:uiPriority w:val="9"/>
    <w:semiHidden/>
    <w:rsid w:val="00F15E21"/>
    <w:rPr>
      <w:rFonts w:ascii="Calibri" w:eastAsia="Times New Roman" w:hAnsi="Calibri"/>
      <w:sz w:val="24"/>
      <w:szCs w:val="24"/>
      <w:lang w:val="x-none" w:eastAsia="x-none"/>
    </w:rPr>
  </w:style>
  <w:style w:type="character" w:customStyle="1" w:styleId="berschrift8Zchn">
    <w:name w:val="Überschrift 8 Zchn"/>
    <w:link w:val="berschrift8"/>
    <w:uiPriority w:val="9"/>
    <w:semiHidden/>
    <w:rsid w:val="00F15E21"/>
    <w:rPr>
      <w:rFonts w:ascii="Calibri" w:eastAsia="Times New Roman" w:hAnsi="Calibri"/>
      <w:i/>
      <w:iCs/>
      <w:sz w:val="24"/>
      <w:szCs w:val="24"/>
      <w:lang w:val="x-none" w:eastAsia="x-none"/>
    </w:rPr>
  </w:style>
  <w:style w:type="character" w:customStyle="1" w:styleId="berschrift9Zchn">
    <w:name w:val="Überschrift 9 Zchn"/>
    <w:link w:val="berschrift9"/>
    <w:uiPriority w:val="9"/>
    <w:semiHidden/>
    <w:rsid w:val="00F15E21"/>
    <w:rPr>
      <w:rFonts w:ascii="Cambria" w:eastAsia="Times New Roman" w:hAnsi="Cambria"/>
      <w:sz w:val="22"/>
      <w:szCs w:val="22"/>
      <w:lang w:val="x-none" w:eastAsia="x-none"/>
    </w:rPr>
  </w:style>
  <w:style w:type="paragraph" w:customStyle="1" w:styleId="0011621">
    <w:name w:val="00_Ü1 16/21"/>
    <w:basedOn w:val="Standard"/>
    <w:uiPriority w:val="99"/>
    <w:rsid w:val="006624CA"/>
    <w:pPr>
      <w:pageBreakBefore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eastAsia="SimSun" w:hAnsi="Arial" w:cs="Arial-BoldMT"/>
      <w:b/>
      <w:bCs/>
      <w:sz w:val="32"/>
      <w:szCs w:val="32"/>
      <w:lang w:eastAsia="zh-CN"/>
    </w:rPr>
  </w:style>
  <w:style w:type="paragraph" w:customStyle="1" w:styleId="02AufgabeTextv0n0">
    <w:name w:val="02_Aufgabe Text v0 n0 *"/>
    <w:basedOn w:val="Standard"/>
    <w:uiPriority w:val="99"/>
    <w:rsid w:val="006624CA"/>
    <w:pPr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Seitenzahl">
    <w:name w:val="09_Seitenzahl"/>
    <w:basedOn w:val="Standard"/>
    <w:semiHidden/>
    <w:qFormat/>
    <w:rsid w:val="000B66C4"/>
    <w:pPr>
      <w:framePr w:wrap="around" w:vAnchor="page" w:hAnchor="page" w:x="993" w:y="15832"/>
      <w:widowControl w:val="0"/>
      <w:suppressOverlap/>
      <w:jc w:val="right"/>
    </w:pPr>
    <w:rPr>
      <w:rFonts w:ascii="Arial" w:eastAsia="Times New Roman" w:hAnsi="Arial"/>
      <w:b/>
      <w:lang w:eastAsia="de-DE"/>
    </w:rPr>
  </w:style>
  <w:style w:type="character" w:customStyle="1" w:styleId="09KopfText8ptnegfett">
    <w:name w:val="09_Kopf_Text_8pt_neg_fett"/>
    <w:uiPriority w:val="1"/>
    <w:semiHidden/>
    <w:rsid w:val="00A65ED0"/>
    <w:rPr>
      <w:b/>
      <w:sz w:val="16"/>
    </w:rPr>
  </w:style>
  <w:style w:type="paragraph" w:styleId="Kopfzeile">
    <w:name w:val="header"/>
    <w:basedOn w:val="Standard"/>
    <w:link w:val="KopfzeileZchn"/>
    <w:uiPriority w:val="99"/>
    <w:semiHidden/>
    <w:rsid w:val="00A65ED0"/>
    <w:pPr>
      <w:tabs>
        <w:tab w:val="center" w:pos="4536"/>
        <w:tab w:val="right" w:pos="9072"/>
      </w:tabs>
    </w:pPr>
  </w:style>
  <w:style w:type="paragraph" w:customStyle="1" w:styleId="09FussPaginalinks">
    <w:name w:val="09_Fuss_Pagina_links"/>
    <w:semiHidden/>
    <w:qFormat/>
    <w:rsid w:val="00AB2739"/>
    <w:pPr>
      <w:suppressAutoHyphens/>
      <w:spacing w:before="200" w:line="240" w:lineRule="exact"/>
    </w:pPr>
    <w:rPr>
      <w:rFonts w:ascii="Arial" w:hAnsi="Arial"/>
      <w:b/>
      <w:noProof/>
      <w:color w:val="595959"/>
      <w:sz w:val="15"/>
      <w:szCs w:val="18"/>
    </w:rPr>
  </w:style>
  <w:style w:type="character" w:styleId="Seitenzahl">
    <w:name w:val="page number"/>
    <w:uiPriority w:val="99"/>
    <w:semiHidden/>
    <w:rsid w:val="00AB2739"/>
    <w:rPr>
      <w:rFonts w:ascii="Arial" w:hAnsi="Arial"/>
      <w:b/>
      <w:i w:val="0"/>
      <w:color w:val="595959"/>
      <w:sz w:val="15"/>
    </w:rPr>
  </w:style>
  <w:style w:type="paragraph" w:customStyle="1" w:styleId="02AufgabeTextv0n6">
    <w:name w:val="02_Aufgabe Text v0 n6"/>
    <w:basedOn w:val="02AufgabeTextv0n0"/>
    <w:semiHidden/>
    <w:qFormat/>
    <w:rsid w:val="00AB2739"/>
    <w:pPr>
      <w:spacing w:after="120"/>
    </w:pPr>
  </w:style>
  <w:style w:type="paragraph" w:customStyle="1" w:styleId="01Fremdtext">
    <w:name w:val="01_Fremdtext"/>
    <w:qFormat/>
    <w:rsid w:val="007E052D"/>
    <w:pPr>
      <w:tabs>
        <w:tab w:val="left" w:pos="284"/>
      </w:tabs>
      <w:spacing w:line="240" w:lineRule="exact"/>
      <w:ind w:right="567"/>
      <w:jc w:val="both"/>
      <w:textAlignment w:val="baseline"/>
    </w:pPr>
    <w:rPr>
      <w:rFonts w:eastAsia="SimSu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AB2739"/>
    <w:pPr>
      <w:suppressLineNumbers/>
      <w:spacing w:before="240" w:after="120" w:line="240" w:lineRule="auto"/>
    </w:pPr>
    <w:rPr>
      <w:b/>
      <w:sz w:val="22"/>
    </w:rPr>
  </w:style>
  <w:style w:type="paragraph" w:customStyle="1" w:styleId="02AufgabeTextv0n0kursv">
    <w:name w:val="02_Aufgabe Text v0 n0 kursv"/>
    <w:basedOn w:val="02AufgabeTextv0n0"/>
    <w:semiHidden/>
    <w:qFormat/>
    <w:rsid w:val="00AB2739"/>
    <w:rPr>
      <w:i/>
    </w:rPr>
  </w:style>
  <w:style w:type="character" w:customStyle="1" w:styleId="02AufgabeNrZF">
    <w:name w:val="02_Aufgabe Nr (ZF)"/>
    <w:uiPriority w:val="1"/>
    <w:semiHidden/>
    <w:qFormat/>
    <w:rsid w:val="00AB2739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paragraph" w:customStyle="1" w:styleId="09KopfKV">
    <w:name w:val="09_Kopf KV"/>
    <w:semiHidden/>
    <w:qFormat/>
    <w:rsid w:val="00AB2739"/>
    <w:pPr>
      <w:pageBreakBefore/>
      <w:suppressLineNumbers/>
      <w:outlineLvl w:val="0"/>
    </w:pPr>
    <w:rPr>
      <w:rFonts w:ascii="Arial" w:eastAsia="SimSun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AB2739"/>
    <w:pPr>
      <w:suppressLineNumbers/>
      <w:jc w:val="center"/>
    </w:pPr>
    <w:rPr>
      <w:rFonts w:ascii="Arial" w:eastAsia="SimSun" w:hAnsi="Arial" w:cs="Arial"/>
      <w:b/>
      <w:sz w:val="34"/>
      <w:szCs w:val="34"/>
      <w:lang w:eastAsia="zh-CN"/>
    </w:rPr>
  </w:style>
  <w:style w:type="paragraph" w:customStyle="1" w:styleId="09KopfKolumnentitel">
    <w:name w:val="09_Kopf Kolumnentitel"/>
    <w:semiHidden/>
    <w:qFormat/>
    <w:rsid w:val="00AB2739"/>
    <w:rPr>
      <w:rFonts w:ascii="Arial" w:eastAsia="SimSun" w:hAnsi="Arial" w:cs="ArialMT"/>
      <w:spacing w:val="1"/>
      <w:sz w:val="22"/>
      <w:lang w:eastAsia="zh-CN"/>
    </w:r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F15E21"/>
    <w:rPr>
      <w:lang w:eastAsia="en-US"/>
    </w:rPr>
  </w:style>
  <w:style w:type="paragraph" w:styleId="Fuzeile">
    <w:name w:val="footer"/>
    <w:basedOn w:val="Standard"/>
    <w:link w:val="FuzeileZchn"/>
    <w:uiPriority w:val="99"/>
    <w:semiHidden/>
    <w:qFormat/>
    <w:rsid w:val="00A65ED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F15E21"/>
    <w:rPr>
      <w:lang w:eastAsia="en-US"/>
    </w:rPr>
  </w:style>
  <w:style w:type="character" w:customStyle="1" w:styleId="09KopfText8ptneg">
    <w:name w:val="09_Kopf_Text_8pt_neg"/>
    <w:uiPriority w:val="1"/>
    <w:semiHidden/>
    <w:rsid w:val="00A65ED0"/>
    <w:rPr>
      <w:sz w:val="16"/>
      <w:szCs w:val="16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F15E21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AB2739"/>
    <w:pPr>
      <w:suppressLineNumbers/>
      <w:tabs>
        <w:tab w:val="left" w:pos="312"/>
      </w:tabs>
      <w:spacing w:line="240" w:lineRule="atLeast"/>
    </w:pPr>
    <w:rPr>
      <w:rFonts w:ascii="Arial" w:eastAsia="SimSun" w:hAnsi="Arial" w:cs="ArialMT"/>
      <w:b/>
      <w:spacing w:val="1"/>
      <w:sz w:val="18"/>
      <w:lang w:eastAsia="zh-CN"/>
    </w:rPr>
  </w:style>
  <w:style w:type="table" w:styleId="Tabellenraster">
    <w:name w:val="Table Grid"/>
    <w:basedOn w:val="NormaleTabelle"/>
    <w:uiPriority w:val="39"/>
    <w:rsid w:val="00AB2739"/>
    <w:rPr>
      <w:rFonts w:eastAsia="SimSu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4TabelleTextv0n0">
    <w:name w:val="04_Tabelle Text v0 n0*"/>
    <w:basedOn w:val="04TabelleKopf"/>
    <w:semiHidden/>
    <w:qFormat/>
    <w:rsid w:val="00AB2739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AB2739"/>
    <w:pPr>
      <w:spacing w:after="40"/>
    </w:pPr>
  </w:style>
  <w:style w:type="character" w:customStyle="1" w:styleId="0ZFkursiv">
    <w:name w:val="0_ZF_kursiv"/>
    <w:uiPriority w:val="1"/>
    <w:semiHidden/>
    <w:qFormat/>
    <w:rsid w:val="00AB2739"/>
    <w:rPr>
      <w:i/>
    </w:rPr>
  </w:style>
  <w:style w:type="character" w:customStyle="1" w:styleId="0ZFbold">
    <w:name w:val="0_ZF_bold"/>
    <w:uiPriority w:val="1"/>
    <w:semiHidden/>
    <w:qFormat/>
    <w:rsid w:val="00AB2739"/>
    <w:rPr>
      <w:b/>
    </w:rPr>
  </w:style>
  <w:style w:type="numbering" w:customStyle="1" w:styleId="KlettAufzStrich-5">
    <w:name w:val="Klett_Aufz_Strich - 5"/>
    <w:uiPriority w:val="99"/>
    <w:rsid w:val="00AB2739"/>
    <w:pPr>
      <w:numPr>
        <w:numId w:val="11"/>
      </w:numPr>
    </w:pPr>
  </w:style>
  <w:style w:type="paragraph" w:customStyle="1" w:styleId="01Fremdtextv0n0-mZZ-block">
    <w:name w:val="01_Fremdtext v0 n0 - mZZ - block"/>
    <w:basedOn w:val="01Fremdtext"/>
    <w:semiHidden/>
    <w:qFormat/>
    <w:rsid w:val="00AB2739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AB2739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AB2739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semiHidden/>
    <w:qFormat/>
    <w:rsid w:val="0070003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eastAsia="SimSun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AB2739"/>
    <w:rPr>
      <w:rFonts w:ascii="Arial" w:eastAsia="SimSun" w:hAnsi="Arial"/>
      <w:sz w:val="11"/>
      <w:szCs w:val="22"/>
      <w:lang w:eastAsia="zh-CN"/>
    </w:rPr>
  </w:style>
  <w:style w:type="paragraph" w:customStyle="1" w:styleId="zzAbstand1pt">
    <w:name w:val="zz_Abstand_1pt"/>
    <w:basedOn w:val="Standard"/>
    <w:semiHidden/>
    <w:rsid w:val="00A061E2"/>
    <w:pPr>
      <w:spacing w:line="28" w:lineRule="exact"/>
    </w:pPr>
    <w:rPr>
      <w:sz w:val="4"/>
      <w:szCs w:val="4"/>
    </w:rPr>
  </w:style>
  <w:style w:type="paragraph" w:customStyle="1" w:styleId="0021116">
    <w:name w:val="00_Ü2 11/16"/>
    <w:basedOn w:val="0011621"/>
    <w:qFormat/>
    <w:rsid w:val="0059276F"/>
    <w:pPr>
      <w:pageBreakBefore w:val="0"/>
      <w:spacing w:after="160" w:line="320" w:lineRule="exact"/>
      <w:outlineLvl w:val="1"/>
    </w:pPr>
    <w:rPr>
      <w:sz w:val="22"/>
    </w:rPr>
  </w:style>
  <w:style w:type="paragraph" w:customStyle="1" w:styleId="09Autortext">
    <w:name w:val="09_Autortext"/>
    <w:basedOn w:val="Standard"/>
    <w:semiHidden/>
    <w:qFormat/>
    <w:rsid w:val="00AB2739"/>
    <w:pPr>
      <w:spacing w:after="200" w:line="276" w:lineRule="auto"/>
    </w:pPr>
    <w:rPr>
      <w:rFonts w:ascii="Calibri" w:eastAsia="SimSun" w:hAnsi="Calibri"/>
      <w:color w:val="FF00FF"/>
      <w:sz w:val="22"/>
      <w:szCs w:val="2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0F27F3"/>
    <w:pPr>
      <w:spacing w:before="120" w:line="240" w:lineRule="auto"/>
    </w:pPr>
    <w:rPr>
      <w:i/>
      <w:sz w:val="14"/>
    </w:rPr>
  </w:style>
  <w:style w:type="character" w:styleId="Zeilennummer">
    <w:name w:val="line number"/>
    <w:uiPriority w:val="99"/>
    <w:semiHidden/>
    <w:qFormat/>
    <w:rsid w:val="00AB2739"/>
    <w:rPr>
      <w:rFonts w:ascii="Arial" w:hAnsi="Arial"/>
      <w:color w:val="595959"/>
      <w:sz w:val="10"/>
      <w:bdr w:val="none" w:sz="0" w:space="0" w:color="auto"/>
    </w:rPr>
  </w:style>
  <w:style w:type="character" w:customStyle="1" w:styleId="0ZFunterstrichen">
    <w:name w:val="0_ZF_unterstrichen"/>
    <w:uiPriority w:val="1"/>
    <w:semiHidden/>
    <w:qFormat/>
    <w:rsid w:val="00AB2739"/>
    <w:rPr>
      <w:u w:val="single"/>
    </w:rPr>
  </w:style>
  <w:style w:type="paragraph" w:customStyle="1" w:styleId="01Fremdtextv0n0-oZZ">
    <w:name w:val="01_Fremdtext v0 n0 - oZZ"/>
    <w:basedOn w:val="01Fremdtext"/>
    <w:semiHidden/>
    <w:qFormat/>
    <w:rsid w:val="00AB2739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AB2739"/>
    <w:pPr>
      <w:jc w:val="center"/>
    </w:pPr>
  </w:style>
  <w:style w:type="paragraph" w:customStyle="1" w:styleId="02AufgabeTextAufzStrich05">
    <w:name w:val="02_Aufgabe Text_Aufz_Strich 0/5"/>
    <w:qFormat/>
    <w:rsid w:val="00AB2739"/>
    <w:pPr>
      <w:numPr>
        <w:numId w:val="12"/>
      </w:numPr>
      <w:suppressLineNumbers/>
      <w:suppressAutoHyphens/>
      <w:spacing w:line="240" w:lineRule="atLeast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KopfKolumnentitel0">
    <w:name w:val="09_Kopf_Kolumnentitel"/>
    <w:link w:val="09KopfKolumnentitelZchn"/>
    <w:semiHidden/>
    <w:qFormat/>
    <w:rsid w:val="00AB2739"/>
    <w:pPr>
      <w:spacing w:line="220" w:lineRule="exact"/>
      <w:ind w:left="227"/>
    </w:pPr>
    <w:rPr>
      <w:rFonts w:ascii="Arial" w:hAnsi="Arial"/>
      <w:sz w:val="16"/>
      <w:szCs w:val="16"/>
    </w:rPr>
  </w:style>
  <w:style w:type="paragraph" w:customStyle="1" w:styleId="09KopfKV0">
    <w:name w:val="09_Kopf_KV"/>
    <w:semiHidden/>
    <w:rsid w:val="00AB2739"/>
    <w:pPr>
      <w:tabs>
        <w:tab w:val="left" w:pos="1065"/>
        <w:tab w:val="right" w:pos="2380"/>
      </w:tabs>
      <w:spacing w:line="220" w:lineRule="exact"/>
      <w:ind w:left="227"/>
    </w:pPr>
    <w:rPr>
      <w:rFonts w:ascii="Arial" w:hAnsi="Arial" w:cs="Arial"/>
      <w:b/>
      <w:color w:val="FFFFFF"/>
      <w:sz w:val="22"/>
      <w:szCs w:val="18"/>
    </w:rPr>
  </w:style>
  <w:style w:type="paragraph" w:customStyle="1" w:styleId="05Fussnotenlinie">
    <w:name w:val="05_Fussnotenlinie"/>
    <w:semiHidden/>
    <w:qFormat/>
    <w:rsid w:val="00AB2739"/>
    <w:pPr>
      <w:widowControl w:val="0"/>
      <w:suppressLineNumbers/>
      <w:tabs>
        <w:tab w:val="left" w:pos="2410"/>
      </w:tabs>
      <w:spacing w:before="120"/>
    </w:pPr>
    <w:rPr>
      <w:rFonts w:eastAsia="SimSu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976219"/>
    <w:pPr>
      <w:ind w:left="284" w:hanging="284"/>
    </w:pPr>
  </w:style>
  <w:style w:type="paragraph" w:styleId="berarbeitung">
    <w:name w:val="Revision"/>
    <w:hidden/>
    <w:uiPriority w:val="99"/>
    <w:semiHidden/>
    <w:rsid w:val="00AB2739"/>
    <w:rPr>
      <w:sz w:val="24"/>
      <w:szCs w:val="24"/>
      <w:lang w:eastAsia="en-US"/>
    </w:rPr>
  </w:style>
  <w:style w:type="paragraph" w:customStyle="1" w:styleId="02AufgabeTextv0n0hg05">
    <w:name w:val="02_Aufgabe Text v0 n0 hg 0/5"/>
    <w:basedOn w:val="02AufgabeTextv0n0"/>
    <w:semiHidden/>
    <w:qFormat/>
    <w:rsid w:val="00AB2739"/>
    <w:pPr>
      <w:tabs>
        <w:tab w:val="left" w:pos="567"/>
      </w:tabs>
      <w:ind w:left="284" w:hanging="284"/>
    </w:pPr>
  </w:style>
  <w:style w:type="paragraph" w:customStyle="1" w:styleId="09FussText">
    <w:name w:val="09_Fuss_Text"/>
    <w:semiHidden/>
    <w:qFormat/>
    <w:rsid w:val="00AB2739"/>
    <w:pPr>
      <w:widowControl w:val="0"/>
      <w:suppressLineNumbers/>
      <w:spacing w:before="10" w:line="120" w:lineRule="exact"/>
      <w:contextualSpacing/>
    </w:pPr>
    <w:rPr>
      <w:rFonts w:ascii="Arial" w:hAnsi="Arial" w:cs="Arial"/>
      <w:sz w:val="10"/>
      <w:szCs w:val="10"/>
    </w:rPr>
  </w:style>
  <w:style w:type="paragraph" w:customStyle="1" w:styleId="01Fremdtextv0n0-mZZ-Rahmen">
    <w:name w:val="01_Fremdtext v0 n0 - mZZ - Rahmen"/>
    <w:basedOn w:val="01Fremdtextv0n0-oZZ"/>
    <w:semiHidden/>
    <w:qFormat/>
    <w:rsid w:val="0072477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AB2739"/>
    <w:rPr>
      <w:vertAlign w:val="superscript"/>
    </w:rPr>
  </w:style>
  <w:style w:type="paragraph" w:customStyle="1" w:styleId="02AufgabeSchreibzeilenoText">
    <w:name w:val="02_Aufgabe_Schreibzeilen oText"/>
    <w:qFormat/>
    <w:rsid w:val="00AB2739"/>
    <w:pPr>
      <w:suppressLineNumbers/>
      <w:tabs>
        <w:tab w:val="right" w:pos="9072"/>
      </w:tabs>
      <w:spacing w:before="220" w:line="271" w:lineRule="auto"/>
    </w:pPr>
    <w:rPr>
      <w:rFonts w:eastAsia="Times New Roman"/>
      <w:sz w:val="18"/>
      <w:szCs w:val="22"/>
      <w:u w:val="single"/>
    </w:rPr>
  </w:style>
  <w:style w:type="paragraph" w:customStyle="1" w:styleId="05Fussnotentext">
    <w:name w:val="05_Fussnotentext"/>
    <w:basedOn w:val="05QuelleBU"/>
    <w:semiHidden/>
    <w:qFormat/>
    <w:rsid w:val="00AB2739"/>
    <w:pPr>
      <w:ind w:left="113" w:hanging="113"/>
    </w:pPr>
  </w:style>
  <w:style w:type="paragraph" w:customStyle="1" w:styleId="03Schuelerbeispiel">
    <w:name w:val="03_Schuelerbeispiel"/>
    <w:semiHidden/>
    <w:qFormat/>
    <w:rsid w:val="00B257E0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Info">
    <w:name w:val="04_Infobox_Info"/>
    <w:semiHidden/>
    <w:qFormat/>
    <w:rsid w:val="00AB2739"/>
    <w:pPr>
      <w:keepNext/>
      <w:spacing w:before="40"/>
      <w:jc w:val="center"/>
    </w:pPr>
    <w:rPr>
      <w:rFonts w:ascii="Arial" w:eastAsia="SimSun" w:hAnsi="Arial"/>
      <w:b/>
      <w:color w:val="FFFFFF"/>
      <w:sz w:val="18"/>
      <w:szCs w:val="22"/>
      <w:lang w:eastAsia="zh-CN"/>
    </w:rPr>
  </w:style>
  <w:style w:type="paragraph" w:customStyle="1" w:styleId="04Infobox">
    <w:name w:val="04_Infobox_Ü"/>
    <w:next w:val="02AufgabeTextv0n0"/>
    <w:semiHidden/>
    <w:qFormat/>
    <w:rsid w:val="00AB2739"/>
    <w:pPr>
      <w:keepNext/>
      <w:spacing w:before="80" w:after="80" w:line="240" w:lineRule="exact"/>
    </w:pPr>
    <w:rPr>
      <w:rFonts w:ascii="Arial" w:eastAsia="SimSun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AB2739"/>
    <w:pPr>
      <w:widowControl w:val="0"/>
      <w:suppressLineNumbers/>
      <w:spacing w:line="120" w:lineRule="exact"/>
    </w:pPr>
    <w:rPr>
      <w:rFonts w:ascii="Arial" w:eastAsia="SimSun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AB2739"/>
    <w:pPr>
      <w:spacing w:before="120"/>
    </w:pPr>
  </w:style>
  <w:style w:type="character" w:customStyle="1" w:styleId="0ZFboldkursiv">
    <w:name w:val="0_ZF_bold/kursiv"/>
    <w:uiPriority w:val="1"/>
    <w:semiHidden/>
    <w:qFormat/>
    <w:rsid w:val="00AB2739"/>
    <w:rPr>
      <w:b/>
      <w:i/>
    </w:rPr>
  </w:style>
  <w:style w:type="paragraph" w:customStyle="1" w:styleId="09FussPaginarechts">
    <w:name w:val="09_Fuss_Pagina_rechts"/>
    <w:basedOn w:val="09FussPaginalinks"/>
    <w:semiHidden/>
    <w:qFormat/>
    <w:rsid w:val="00AB2739"/>
    <w:pPr>
      <w:jc w:val="right"/>
    </w:pPr>
  </w:style>
  <w:style w:type="paragraph" w:customStyle="1" w:styleId="01Fremdtextv0n0-oZZ-zentriert">
    <w:name w:val="01_Fremdtext v0 n0 - oZZ - zentriert"/>
    <w:basedOn w:val="01Fremdtextv0n0-oZZ"/>
    <w:semiHidden/>
    <w:qFormat/>
    <w:rsid w:val="00AB2739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AB2739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AB2739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AB2739"/>
    <w:pPr>
      <w:jc w:val="left"/>
    </w:pPr>
  </w:style>
  <w:style w:type="character" w:styleId="BesuchterHyperlink">
    <w:name w:val="FollowedHyperlink"/>
    <w:uiPriority w:val="99"/>
    <w:semiHidden/>
    <w:rsid w:val="00AB2739"/>
    <w:rPr>
      <w:color w:val="800080"/>
      <w:u w:val="single"/>
    </w:rPr>
  </w:style>
  <w:style w:type="paragraph" w:customStyle="1" w:styleId="0030912">
    <w:name w:val="00_Ü3 09/12"/>
    <w:basedOn w:val="02AufgabeTextv0n0"/>
    <w:qFormat/>
    <w:rsid w:val="00AB2739"/>
    <w:pPr>
      <w:spacing w:before="240" w:after="120"/>
    </w:pPr>
    <w:rPr>
      <w:b/>
    </w:rPr>
  </w:style>
  <w:style w:type="numbering" w:customStyle="1" w:styleId="KeineListe1">
    <w:name w:val="Keine Liste1"/>
    <w:next w:val="KeineListe"/>
    <w:uiPriority w:val="99"/>
    <w:semiHidden/>
    <w:unhideWhenUsed/>
    <w:rsid w:val="003C02D3"/>
  </w:style>
  <w:style w:type="paragraph" w:customStyle="1" w:styleId="03Autortextv0n0">
    <w:name w:val="03_Autortext v0 n0"/>
    <w:basedOn w:val="02AufgabeTextv0n0"/>
    <w:semiHidden/>
    <w:qFormat/>
    <w:rsid w:val="00AB2739"/>
    <w:rPr>
      <w:i/>
    </w:rPr>
  </w:style>
  <w:style w:type="paragraph" w:customStyle="1" w:styleId="04InfoboxTextv0n0">
    <w:name w:val="04_Infobox_Text v0 n0"/>
    <w:basedOn w:val="04InfoboxText"/>
    <w:semiHidden/>
    <w:qFormat/>
    <w:rsid w:val="00AB2739"/>
    <w:pPr>
      <w:spacing w:before="0" w:after="0"/>
    </w:pPr>
  </w:style>
  <w:style w:type="paragraph" w:customStyle="1" w:styleId="09KopfKolumnentitelfett">
    <w:name w:val="09_Kopf_Kolumnentitel_fett"/>
    <w:basedOn w:val="09KopfKolumnentitel0"/>
    <w:semiHidden/>
    <w:rsid w:val="00AB2739"/>
    <w:rPr>
      <w:b/>
    </w:rPr>
  </w:style>
  <w:style w:type="character" w:customStyle="1" w:styleId="09KopfKolumnentitelZchn">
    <w:name w:val="09_Kopf_Kolumnentitel Zchn"/>
    <w:link w:val="09KopfKolumnentitel0"/>
    <w:semiHidden/>
    <w:rsid w:val="00F15E21"/>
    <w:rPr>
      <w:rFonts w:ascii="Arial" w:hAnsi="Arial"/>
      <w:sz w:val="16"/>
      <w:szCs w:val="16"/>
    </w:rPr>
  </w:style>
  <w:style w:type="character" w:customStyle="1" w:styleId="0ZFDramensatz-Person">
    <w:name w:val="0_ZF_Dramensatz-Person"/>
    <w:uiPriority w:val="1"/>
    <w:semiHidden/>
    <w:qFormat/>
    <w:rsid w:val="00ED2578"/>
    <w:rPr>
      <w:rFonts w:ascii="Arial Fett" w:hAnsi="Arial Fett" w:cs="Arial"/>
      <w:b/>
      <w:caps/>
      <w:sz w:val="16"/>
      <w:szCs w:val="16"/>
    </w:rPr>
  </w:style>
  <w:style w:type="paragraph" w:customStyle="1" w:styleId="02AufgabemNrv18n0">
    <w:name w:val="02_Aufgabe mNr v18 n0"/>
    <w:basedOn w:val="02AufgabemNrv6n0"/>
    <w:link w:val="02AufgabemNrv18n0Zchn"/>
    <w:semiHidden/>
    <w:rsid w:val="00362AE3"/>
    <w:pPr>
      <w:tabs>
        <w:tab w:val="clear" w:pos="284"/>
        <w:tab w:val="clear" w:pos="9072"/>
        <w:tab w:val="left" w:pos="283"/>
        <w:tab w:val="right" w:pos="9071"/>
      </w:tabs>
      <w:spacing w:before="360"/>
    </w:pPr>
    <w:rPr>
      <w:lang w:val="x-none"/>
    </w:rPr>
  </w:style>
  <w:style w:type="numbering" w:customStyle="1" w:styleId="ListeneueKV">
    <w:name w:val="Liste_neue_KV"/>
    <w:uiPriority w:val="99"/>
    <w:rsid w:val="000B263C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semiHidden/>
    <w:qFormat/>
    <w:rsid w:val="00AB2739"/>
    <w:pPr>
      <w:spacing w:before="230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AB2739"/>
    <w:rPr>
      <w:spacing w:val="-2"/>
    </w:rPr>
  </w:style>
  <w:style w:type="paragraph" w:customStyle="1" w:styleId="04TabelleBewertungTextv0n2">
    <w:name w:val="04_Tabelle Bewertung Text v0 n2"/>
    <w:semiHidden/>
    <w:qFormat/>
    <w:rsid w:val="00AB2739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AB2739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AB2739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AB2739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AB2739"/>
    <w:pPr>
      <w:ind w:left="284" w:hanging="284"/>
    </w:pPr>
  </w:style>
  <w:style w:type="character" w:styleId="Endnotenzeichen">
    <w:name w:val="endnote reference"/>
    <w:uiPriority w:val="99"/>
    <w:semiHidden/>
    <w:rsid w:val="00AB2739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AB2739"/>
  </w:style>
  <w:style w:type="paragraph" w:styleId="Anrede">
    <w:name w:val="Salutation"/>
    <w:basedOn w:val="Standard"/>
    <w:next w:val="Standard"/>
    <w:link w:val="AnredeZchn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AnredeZchn">
    <w:name w:val="Anrede Zchn"/>
    <w:link w:val="Anrede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Aufzhlungszeichen">
    <w:name w:val="List Bullet"/>
    <w:basedOn w:val="Standard"/>
    <w:uiPriority w:val="99"/>
    <w:semiHidden/>
    <w:rsid w:val="00AB2739"/>
    <w:pPr>
      <w:numPr>
        <w:numId w:val="1"/>
      </w:numPr>
      <w:contextualSpacing/>
    </w:pPr>
  </w:style>
  <w:style w:type="paragraph" w:styleId="Aufzhlungszeichen2">
    <w:name w:val="List Bullet 2"/>
    <w:basedOn w:val="Standard"/>
    <w:uiPriority w:val="99"/>
    <w:semiHidden/>
    <w:rsid w:val="00AB2739"/>
    <w:pPr>
      <w:numPr>
        <w:numId w:val="2"/>
      </w:numPr>
      <w:contextualSpacing/>
    </w:pPr>
  </w:style>
  <w:style w:type="paragraph" w:styleId="Aufzhlungszeichen3">
    <w:name w:val="List Bullet 3"/>
    <w:basedOn w:val="Standard"/>
    <w:uiPriority w:val="99"/>
    <w:semiHidden/>
    <w:rsid w:val="00AB2739"/>
    <w:pPr>
      <w:numPr>
        <w:numId w:val="3"/>
      </w:numPr>
      <w:contextualSpacing/>
    </w:pPr>
  </w:style>
  <w:style w:type="paragraph" w:styleId="Aufzhlungszeichen4">
    <w:name w:val="List Bullet 4"/>
    <w:basedOn w:val="Standard"/>
    <w:uiPriority w:val="99"/>
    <w:semiHidden/>
    <w:rsid w:val="00AB2739"/>
    <w:pPr>
      <w:numPr>
        <w:numId w:val="4"/>
      </w:numPr>
      <w:contextualSpacing/>
    </w:pPr>
  </w:style>
  <w:style w:type="paragraph" w:styleId="Aufzhlungszeichen5">
    <w:name w:val="List Bullet 5"/>
    <w:basedOn w:val="Standard"/>
    <w:uiPriority w:val="99"/>
    <w:semiHidden/>
    <w:rsid w:val="00AB2739"/>
    <w:pPr>
      <w:numPr>
        <w:numId w:val="5"/>
      </w:numPr>
      <w:contextualSpacing/>
    </w:pPr>
  </w:style>
  <w:style w:type="paragraph" w:styleId="Beschriftung">
    <w:name w:val="caption"/>
    <w:basedOn w:val="Standard"/>
    <w:next w:val="Standard"/>
    <w:uiPriority w:val="35"/>
    <w:semiHidden/>
    <w:qFormat/>
    <w:rsid w:val="00AB2739"/>
    <w:rPr>
      <w:b/>
      <w:bCs/>
    </w:rPr>
  </w:style>
  <w:style w:type="paragraph" w:styleId="Blocktext">
    <w:name w:val="Block Text"/>
    <w:basedOn w:val="Standard"/>
    <w:uiPriority w:val="99"/>
    <w:semiHidden/>
    <w:rsid w:val="00AB2739"/>
    <w:pPr>
      <w:spacing w:after="120"/>
      <w:ind w:left="1440" w:right="1440"/>
    </w:pPr>
  </w:style>
  <w:style w:type="paragraph" w:styleId="Datum">
    <w:name w:val="Date"/>
    <w:basedOn w:val="Standard"/>
    <w:next w:val="Standard"/>
    <w:link w:val="DatumZchn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DatumZchn">
    <w:name w:val="Datum Zchn"/>
    <w:link w:val="Datum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Dokumentstruktur">
    <w:name w:val="Document Map"/>
    <w:basedOn w:val="Standard"/>
    <w:link w:val="DokumentstrukturZchn"/>
    <w:uiPriority w:val="99"/>
    <w:semiHidden/>
    <w:rsid w:val="00AB2739"/>
    <w:rPr>
      <w:rFonts w:ascii="Tahoma" w:hAnsi="Tahoma"/>
      <w:sz w:val="16"/>
      <w:szCs w:val="16"/>
      <w:lang w:val="x-none" w:eastAsia="x-none"/>
    </w:rPr>
  </w:style>
  <w:style w:type="character" w:customStyle="1" w:styleId="DokumentstrukturZchn">
    <w:name w:val="Dokumentstruktur Zchn"/>
    <w:link w:val="Dokumentstruktur"/>
    <w:uiPriority w:val="99"/>
    <w:semiHidden/>
    <w:rsid w:val="00F15E21"/>
    <w:rPr>
      <w:rFonts w:ascii="Tahoma" w:hAnsi="Tahoma"/>
      <w:sz w:val="16"/>
      <w:szCs w:val="16"/>
      <w:lang w:val="x-none" w:eastAsia="x-none"/>
    </w:rPr>
  </w:style>
  <w:style w:type="paragraph" w:styleId="Endnotentext">
    <w:name w:val="endnote text"/>
    <w:basedOn w:val="Standard"/>
    <w:link w:val="EndnotentextZchn"/>
    <w:uiPriority w:val="99"/>
    <w:semiHidden/>
    <w:rsid w:val="00AB2739"/>
    <w:rPr>
      <w:rFonts w:ascii="Arial" w:hAnsi="Arial"/>
      <w:lang w:val="x-none" w:eastAsia="x-none"/>
    </w:rPr>
  </w:style>
  <w:style w:type="character" w:customStyle="1" w:styleId="EndnotentextZchn">
    <w:name w:val="Endnotentext Zchn"/>
    <w:link w:val="Endnotentext"/>
    <w:uiPriority w:val="99"/>
    <w:semiHidden/>
    <w:rsid w:val="00F15E21"/>
    <w:rPr>
      <w:rFonts w:ascii="Arial" w:hAnsi="Arial"/>
      <w:lang w:val="x-none" w:eastAsia="x-none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Fu-EndnotenberschriftZchn">
    <w:name w:val="Fuß/-Endnotenüberschrift Zchn"/>
    <w:link w:val="Fu-Endnotenberschrift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Funotentext">
    <w:name w:val="footnote text"/>
    <w:basedOn w:val="Standard"/>
    <w:link w:val="FunotentextZchn"/>
    <w:uiPriority w:val="99"/>
    <w:semiHidden/>
    <w:rsid w:val="00AB2739"/>
    <w:rPr>
      <w:rFonts w:ascii="Arial" w:hAnsi="Arial"/>
      <w:lang w:val="x-none" w:eastAsia="x-none"/>
    </w:rPr>
  </w:style>
  <w:style w:type="character" w:customStyle="1" w:styleId="FunotentextZchn">
    <w:name w:val="Fußnotentext Zchn"/>
    <w:link w:val="Funotentext"/>
    <w:uiPriority w:val="99"/>
    <w:semiHidden/>
    <w:rsid w:val="00F15E21"/>
    <w:rPr>
      <w:rFonts w:ascii="Arial" w:hAnsi="Arial"/>
      <w:lang w:val="x-none" w:eastAsia="x-none"/>
    </w:rPr>
  </w:style>
  <w:style w:type="paragraph" w:styleId="Gruformel">
    <w:name w:val="Closing"/>
    <w:basedOn w:val="Standard"/>
    <w:link w:val="GruformelZchn"/>
    <w:uiPriority w:val="99"/>
    <w:semiHidden/>
    <w:rsid w:val="00AB2739"/>
    <w:pPr>
      <w:ind w:left="4252"/>
    </w:pPr>
    <w:rPr>
      <w:rFonts w:ascii="Arial" w:hAnsi="Arial"/>
      <w:sz w:val="18"/>
      <w:szCs w:val="18"/>
      <w:lang w:val="x-none" w:eastAsia="x-none"/>
    </w:rPr>
  </w:style>
  <w:style w:type="character" w:customStyle="1" w:styleId="GruformelZchn">
    <w:name w:val="Grußformel Zchn"/>
    <w:link w:val="Gruformel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HTMLAdresse">
    <w:name w:val="HTML Address"/>
    <w:basedOn w:val="Standard"/>
    <w:link w:val="HTMLAdresseZchn"/>
    <w:uiPriority w:val="99"/>
    <w:semiHidden/>
    <w:rsid w:val="00AB2739"/>
    <w:rPr>
      <w:rFonts w:ascii="Arial" w:hAnsi="Arial"/>
      <w:i/>
      <w:iCs/>
      <w:sz w:val="18"/>
      <w:szCs w:val="18"/>
      <w:lang w:val="x-none" w:eastAsia="x-none"/>
    </w:rPr>
  </w:style>
  <w:style w:type="character" w:customStyle="1" w:styleId="HTMLAdresseZchn">
    <w:name w:val="HTML Adresse Zchn"/>
    <w:link w:val="HTMLAdresse"/>
    <w:uiPriority w:val="99"/>
    <w:semiHidden/>
    <w:rsid w:val="00F15E21"/>
    <w:rPr>
      <w:rFonts w:ascii="Arial" w:hAnsi="Arial"/>
      <w:i/>
      <w:iCs/>
      <w:sz w:val="18"/>
      <w:szCs w:val="18"/>
      <w:lang w:val="x-none" w:eastAsia="x-none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AB2739"/>
    <w:rPr>
      <w:rFonts w:ascii="Courier New" w:hAnsi="Courier New"/>
      <w:lang w:val="x-none" w:eastAsia="x-none"/>
    </w:rPr>
  </w:style>
  <w:style w:type="character" w:customStyle="1" w:styleId="HTMLVorformatiertZchn">
    <w:name w:val="HTML Vorformatiert Zchn"/>
    <w:link w:val="HTMLVorformatiert"/>
    <w:uiPriority w:val="99"/>
    <w:semiHidden/>
    <w:rsid w:val="00F15E21"/>
    <w:rPr>
      <w:rFonts w:ascii="Courier New" w:hAnsi="Courier New"/>
      <w:lang w:val="x-none" w:eastAsia="x-none"/>
    </w:rPr>
  </w:style>
  <w:style w:type="paragraph" w:styleId="Index1">
    <w:name w:val="index 1"/>
    <w:basedOn w:val="Standard"/>
    <w:next w:val="Standard"/>
    <w:autoRedefine/>
    <w:uiPriority w:val="99"/>
    <w:semiHidden/>
    <w:rsid w:val="00AB2739"/>
    <w:pPr>
      <w:ind w:left="180" w:hanging="180"/>
    </w:pPr>
  </w:style>
  <w:style w:type="paragraph" w:styleId="Index2">
    <w:name w:val="index 2"/>
    <w:basedOn w:val="Standard"/>
    <w:next w:val="Standard"/>
    <w:autoRedefine/>
    <w:uiPriority w:val="99"/>
    <w:semiHidden/>
    <w:rsid w:val="00AB2739"/>
    <w:pPr>
      <w:ind w:left="360" w:hanging="180"/>
    </w:pPr>
  </w:style>
  <w:style w:type="paragraph" w:styleId="Index3">
    <w:name w:val="index 3"/>
    <w:basedOn w:val="Standard"/>
    <w:next w:val="Standard"/>
    <w:autoRedefine/>
    <w:uiPriority w:val="99"/>
    <w:semiHidden/>
    <w:rsid w:val="00AB2739"/>
    <w:pPr>
      <w:ind w:left="540" w:hanging="180"/>
    </w:pPr>
  </w:style>
  <w:style w:type="paragraph" w:styleId="Index4">
    <w:name w:val="index 4"/>
    <w:basedOn w:val="Standard"/>
    <w:next w:val="Standard"/>
    <w:autoRedefine/>
    <w:uiPriority w:val="99"/>
    <w:semiHidden/>
    <w:rsid w:val="00AB2739"/>
    <w:pPr>
      <w:ind w:left="720" w:hanging="180"/>
    </w:pPr>
  </w:style>
  <w:style w:type="paragraph" w:styleId="Index5">
    <w:name w:val="index 5"/>
    <w:basedOn w:val="Standard"/>
    <w:next w:val="Standard"/>
    <w:autoRedefine/>
    <w:uiPriority w:val="99"/>
    <w:semiHidden/>
    <w:rsid w:val="00AB2739"/>
    <w:pPr>
      <w:ind w:left="900" w:hanging="180"/>
    </w:pPr>
  </w:style>
  <w:style w:type="paragraph" w:styleId="Index6">
    <w:name w:val="index 6"/>
    <w:basedOn w:val="Standard"/>
    <w:next w:val="Standard"/>
    <w:autoRedefine/>
    <w:uiPriority w:val="99"/>
    <w:semiHidden/>
    <w:rsid w:val="00AB2739"/>
    <w:pPr>
      <w:ind w:left="1080" w:hanging="180"/>
    </w:pPr>
  </w:style>
  <w:style w:type="paragraph" w:styleId="Index7">
    <w:name w:val="index 7"/>
    <w:basedOn w:val="Standard"/>
    <w:next w:val="Standard"/>
    <w:autoRedefine/>
    <w:uiPriority w:val="99"/>
    <w:semiHidden/>
    <w:rsid w:val="00AB2739"/>
    <w:pPr>
      <w:ind w:left="1260" w:hanging="180"/>
    </w:pPr>
  </w:style>
  <w:style w:type="paragraph" w:styleId="Index8">
    <w:name w:val="index 8"/>
    <w:basedOn w:val="Standard"/>
    <w:next w:val="Standard"/>
    <w:autoRedefine/>
    <w:uiPriority w:val="99"/>
    <w:semiHidden/>
    <w:rsid w:val="00AB2739"/>
    <w:pPr>
      <w:ind w:left="1440" w:hanging="180"/>
    </w:pPr>
  </w:style>
  <w:style w:type="paragraph" w:styleId="Index9">
    <w:name w:val="index 9"/>
    <w:basedOn w:val="Standard"/>
    <w:next w:val="Standard"/>
    <w:autoRedefine/>
    <w:uiPriority w:val="99"/>
    <w:semiHidden/>
    <w:rsid w:val="00AB2739"/>
    <w:pPr>
      <w:ind w:left="1620" w:hanging="180"/>
    </w:pPr>
  </w:style>
  <w:style w:type="paragraph" w:styleId="Indexberschrift">
    <w:name w:val="index heading"/>
    <w:basedOn w:val="Standard"/>
    <w:next w:val="Index1"/>
    <w:uiPriority w:val="99"/>
    <w:semiHidden/>
    <w:rsid w:val="00AB2739"/>
    <w:rPr>
      <w:rFonts w:ascii="Cambria" w:eastAsia="Times New Roman" w:hAnsi="Cambria"/>
      <w:b/>
      <w:bCs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AB2739"/>
    <w:pPr>
      <w:outlineLvl w:val="9"/>
    </w:pPr>
  </w:style>
  <w:style w:type="character" w:customStyle="1" w:styleId="02AufgabemNrv6n0Zchn">
    <w:name w:val="02_Aufgabe mNr v6 n0 Zchn"/>
    <w:link w:val="02AufgabemNrv6n0"/>
    <w:semiHidden/>
    <w:rsid w:val="00F15E21"/>
    <w:rPr>
      <w:rFonts w:ascii="Arial" w:eastAsia="SimSun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semiHidden/>
    <w:rsid w:val="00F15E21"/>
    <w:rPr>
      <w:rFonts w:ascii="Arial" w:eastAsia="SimSun" w:hAnsi="Arial"/>
      <w:spacing w:val="1"/>
      <w:sz w:val="18"/>
      <w:lang w:val="x-none" w:eastAsia="zh-CN"/>
    </w:rPr>
  </w:style>
  <w:style w:type="paragraph" w:styleId="Liste2">
    <w:name w:val="List 2"/>
    <w:basedOn w:val="Standard"/>
    <w:uiPriority w:val="99"/>
    <w:semiHidden/>
    <w:rsid w:val="00AB2739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rsid w:val="00AB2739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rsid w:val="00AB2739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rsid w:val="00AB2739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rsid w:val="00AB2739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rsid w:val="00AB2739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rsid w:val="00AB2739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rsid w:val="00AB2739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rsid w:val="00AB2739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rsid w:val="00AB2739"/>
    <w:pPr>
      <w:numPr>
        <w:numId w:val="6"/>
      </w:numPr>
      <w:contextualSpacing/>
    </w:pPr>
  </w:style>
  <w:style w:type="paragraph" w:styleId="Listennummer2">
    <w:name w:val="List Number 2"/>
    <w:basedOn w:val="Standard"/>
    <w:uiPriority w:val="99"/>
    <w:semiHidden/>
    <w:rsid w:val="00AB2739"/>
    <w:pPr>
      <w:numPr>
        <w:numId w:val="7"/>
      </w:numPr>
      <w:contextualSpacing/>
    </w:pPr>
  </w:style>
  <w:style w:type="paragraph" w:styleId="Listennummer3">
    <w:name w:val="List Number 3"/>
    <w:basedOn w:val="Standard"/>
    <w:uiPriority w:val="99"/>
    <w:semiHidden/>
    <w:rsid w:val="00AB2739"/>
    <w:pPr>
      <w:numPr>
        <w:numId w:val="8"/>
      </w:numPr>
      <w:contextualSpacing/>
    </w:pPr>
  </w:style>
  <w:style w:type="paragraph" w:styleId="Listennummer4">
    <w:name w:val="List Number 4"/>
    <w:basedOn w:val="Standard"/>
    <w:uiPriority w:val="99"/>
    <w:semiHidden/>
    <w:rsid w:val="00AB2739"/>
    <w:pPr>
      <w:numPr>
        <w:numId w:val="9"/>
      </w:numPr>
      <w:contextualSpacing/>
    </w:pPr>
  </w:style>
  <w:style w:type="paragraph" w:styleId="Listennummer5">
    <w:name w:val="List Number 5"/>
    <w:basedOn w:val="Standard"/>
    <w:uiPriority w:val="99"/>
    <w:semiHidden/>
    <w:rsid w:val="00AB2739"/>
    <w:pPr>
      <w:numPr>
        <w:numId w:val="10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rsid w:val="00AB2739"/>
  </w:style>
  <w:style w:type="paragraph" w:styleId="Makrotext">
    <w:name w:val="macro"/>
    <w:link w:val="MakrotextZchn"/>
    <w:uiPriority w:val="99"/>
    <w:semiHidden/>
    <w:rsid w:val="00AB2739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hAnsi="Courier New" w:cs="Courier New"/>
    </w:rPr>
  </w:style>
  <w:style w:type="character" w:customStyle="1" w:styleId="MakrotextZchn">
    <w:name w:val="Makrotext Zchn"/>
    <w:link w:val="Makrotext"/>
    <w:uiPriority w:val="99"/>
    <w:semiHidden/>
    <w:rsid w:val="00F15E21"/>
    <w:rPr>
      <w:rFonts w:ascii="Courier New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AB2739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  <w:lang w:val="x-none" w:eastAsia="x-none"/>
    </w:rPr>
  </w:style>
  <w:style w:type="character" w:customStyle="1" w:styleId="NachrichtenkopfZchn">
    <w:name w:val="Nachrichtenkopf Zchn"/>
    <w:link w:val="Nachrichtenkopf"/>
    <w:uiPriority w:val="99"/>
    <w:semiHidden/>
    <w:rsid w:val="00F15E21"/>
    <w:rPr>
      <w:rFonts w:ascii="Cambria" w:eastAsia="Times New Roman" w:hAnsi="Cambria"/>
      <w:sz w:val="24"/>
      <w:szCs w:val="24"/>
      <w:shd w:val="pct20" w:color="auto" w:fill="auto"/>
      <w:lang w:val="x-none" w:eastAsia="x-none"/>
    </w:rPr>
  </w:style>
  <w:style w:type="paragraph" w:styleId="NurText">
    <w:name w:val="Plain Text"/>
    <w:basedOn w:val="Standard"/>
    <w:link w:val="NurTextZchn"/>
    <w:uiPriority w:val="99"/>
    <w:semiHidden/>
    <w:rsid w:val="00AB2739"/>
    <w:rPr>
      <w:rFonts w:ascii="Courier New" w:hAnsi="Courier New"/>
      <w:lang w:val="x-none" w:eastAsia="x-none"/>
    </w:rPr>
  </w:style>
  <w:style w:type="character" w:customStyle="1" w:styleId="NurTextZchn">
    <w:name w:val="Nur Text Zchn"/>
    <w:link w:val="NurText"/>
    <w:uiPriority w:val="99"/>
    <w:semiHidden/>
    <w:rsid w:val="00F15E21"/>
    <w:rPr>
      <w:rFonts w:ascii="Courier New" w:hAnsi="Courier New"/>
      <w:lang w:val="x-none" w:eastAsia="x-none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AB2739"/>
    <w:pPr>
      <w:ind w:left="180" w:hanging="180"/>
    </w:pPr>
  </w:style>
  <w:style w:type="table" w:customStyle="1" w:styleId="Tabellenraster1">
    <w:name w:val="Tabellenraster1"/>
    <w:basedOn w:val="NormaleTabelle"/>
    <w:next w:val="Tabellenraster"/>
    <w:uiPriority w:val="39"/>
    <w:rsid w:val="003C02D3"/>
    <w:rPr>
      <w:rFonts w:eastAsia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AB2739"/>
    <w:pPr>
      <w:ind w:left="708"/>
    </w:pPr>
  </w:style>
  <w:style w:type="paragraph" w:styleId="Textkrper">
    <w:name w:val="Body Text"/>
    <w:basedOn w:val="Standard"/>
    <w:link w:val="TextkrperZchn"/>
    <w:uiPriority w:val="99"/>
    <w:semiHidden/>
    <w:rsid w:val="00AB2739"/>
    <w:pPr>
      <w:spacing w:after="120"/>
    </w:pPr>
    <w:rPr>
      <w:rFonts w:ascii="Arial" w:hAnsi="Arial"/>
      <w:sz w:val="18"/>
      <w:szCs w:val="18"/>
      <w:lang w:val="x-none" w:eastAsia="x-none"/>
    </w:rPr>
  </w:style>
  <w:style w:type="character" w:customStyle="1" w:styleId="TextkrperZchn">
    <w:name w:val="Textkörper Zchn"/>
    <w:link w:val="Textkrper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2">
    <w:name w:val="Body Text 2"/>
    <w:basedOn w:val="Standard"/>
    <w:link w:val="Textkrper2Zchn"/>
    <w:uiPriority w:val="99"/>
    <w:semiHidden/>
    <w:rsid w:val="00AB2739"/>
    <w:pPr>
      <w:spacing w:after="120" w:line="480" w:lineRule="auto"/>
    </w:pPr>
    <w:rPr>
      <w:rFonts w:ascii="Arial" w:hAnsi="Arial"/>
      <w:sz w:val="18"/>
      <w:szCs w:val="18"/>
      <w:lang w:val="x-none" w:eastAsia="x-none"/>
    </w:rPr>
  </w:style>
  <w:style w:type="character" w:customStyle="1" w:styleId="Textkrper2Zchn">
    <w:name w:val="Textkörper 2 Zchn"/>
    <w:link w:val="Textkrper2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3">
    <w:name w:val="Body Text 3"/>
    <w:basedOn w:val="Standard"/>
    <w:link w:val="Textkrper3Zchn"/>
    <w:uiPriority w:val="99"/>
    <w:semiHidden/>
    <w:rsid w:val="00AB2739"/>
    <w:pPr>
      <w:spacing w:after="120"/>
    </w:pPr>
    <w:rPr>
      <w:rFonts w:ascii="Arial" w:hAnsi="Arial"/>
      <w:sz w:val="16"/>
      <w:szCs w:val="16"/>
      <w:lang w:val="x-none" w:eastAsia="x-none"/>
    </w:rPr>
  </w:style>
  <w:style w:type="character" w:customStyle="1" w:styleId="Textkrper3Zchn">
    <w:name w:val="Textkörper 3 Zchn"/>
    <w:link w:val="Textkrper3"/>
    <w:uiPriority w:val="99"/>
    <w:semiHidden/>
    <w:rsid w:val="00F15E21"/>
    <w:rPr>
      <w:rFonts w:ascii="Arial" w:hAnsi="Arial"/>
      <w:sz w:val="16"/>
      <w:szCs w:val="16"/>
      <w:lang w:val="x-none" w:eastAsia="x-none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AB2739"/>
    <w:pPr>
      <w:spacing w:after="120" w:line="480" w:lineRule="auto"/>
      <w:ind w:left="283"/>
    </w:pPr>
    <w:rPr>
      <w:rFonts w:ascii="Arial" w:hAnsi="Arial"/>
      <w:sz w:val="18"/>
      <w:szCs w:val="18"/>
      <w:lang w:val="x-none" w:eastAsia="x-none"/>
    </w:rPr>
  </w:style>
  <w:style w:type="character" w:customStyle="1" w:styleId="Textkrper-Einzug2Zchn">
    <w:name w:val="Textkörper-Einzug 2 Zchn"/>
    <w:link w:val="Textkrper-Einzug2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AB2739"/>
    <w:pPr>
      <w:spacing w:after="120"/>
      <w:ind w:left="283"/>
    </w:pPr>
    <w:rPr>
      <w:rFonts w:ascii="Arial" w:hAnsi="Arial"/>
      <w:sz w:val="16"/>
      <w:szCs w:val="16"/>
      <w:lang w:val="x-none" w:eastAsia="x-none"/>
    </w:rPr>
  </w:style>
  <w:style w:type="character" w:customStyle="1" w:styleId="Textkrper-Einzug3Zchn">
    <w:name w:val="Textkörper-Einzug 3 Zchn"/>
    <w:link w:val="Textkrper-Einzug3"/>
    <w:uiPriority w:val="99"/>
    <w:semiHidden/>
    <w:rsid w:val="00F15E21"/>
    <w:rPr>
      <w:rFonts w:ascii="Arial" w:hAnsi="Arial"/>
      <w:sz w:val="16"/>
      <w:szCs w:val="16"/>
      <w:lang w:val="x-none" w:eastAsia="x-none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AB2739"/>
    <w:pPr>
      <w:ind w:firstLine="210"/>
    </w:pPr>
  </w:style>
  <w:style w:type="character" w:customStyle="1" w:styleId="Textkrper-ErstzeileneinzugZchn">
    <w:name w:val="Textkörper-Erstzeileneinzug Zchn"/>
    <w:link w:val="Textkrper-Erstzeileneinzug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AB2739"/>
    <w:pPr>
      <w:spacing w:after="120"/>
      <w:ind w:left="283"/>
    </w:pPr>
    <w:rPr>
      <w:rFonts w:ascii="Arial" w:hAnsi="Arial"/>
      <w:sz w:val="18"/>
      <w:szCs w:val="18"/>
      <w:lang w:val="x-none" w:eastAsia="x-none"/>
    </w:rPr>
  </w:style>
  <w:style w:type="character" w:customStyle="1" w:styleId="Textkrper-ZeileneinzugZchn">
    <w:name w:val="Textkörper-Zeileneinzug Zchn"/>
    <w:link w:val="Textkrper-Zeileneinzug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AB2739"/>
    <w:pPr>
      <w:ind w:firstLine="210"/>
    </w:pPr>
  </w:style>
  <w:style w:type="character" w:customStyle="1" w:styleId="Textkrper-Erstzeileneinzug2Zchn">
    <w:name w:val="Textkörper-Erstzeileneinzug 2 Zchn"/>
    <w:link w:val="Textkrper-Erstzeileneinzug2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Umschlagabsenderadresse">
    <w:name w:val="envelope return"/>
    <w:basedOn w:val="Standard"/>
    <w:uiPriority w:val="99"/>
    <w:semiHidden/>
    <w:rsid w:val="00AB2739"/>
    <w:rPr>
      <w:rFonts w:ascii="Cambria" w:eastAsia="Times New Roman" w:hAnsi="Cambria"/>
    </w:rPr>
  </w:style>
  <w:style w:type="paragraph" w:styleId="Umschlagadresse">
    <w:name w:val="envelope address"/>
    <w:basedOn w:val="Standard"/>
    <w:uiPriority w:val="99"/>
    <w:semiHidden/>
    <w:rsid w:val="00AB2739"/>
    <w:pPr>
      <w:framePr w:w="4320" w:h="2160" w:hRule="exact" w:hSpace="141" w:wrap="auto" w:hAnchor="page" w:xAlign="center" w:yAlign="bottom"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AB2739"/>
  </w:style>
  <w:style w:type="paragraph" w:styleId="Verzeichnis2">
    <w:name w:val="toc 2"/>
    <w:basedOn w:val="Standard"/>
    <w:next w:val="Standard"/>
    <w:autoRedefine/>
    <w:uiPriority w:val="39"/>
    <w:semiHidden/>
    <w:rsid w:val="00AB2739"/>
    <w:pPr>
      <w:ind w:left="180"/>
    </w:pPr>
  </w:style>
  <w:style w:type="paragraph" w:styleId="Verzeichnis3">
    <w:name w:val="toc 3"/>
    <w:basedOn w:val="Standard"/>
    <w:next w:val="Standard"/>
    <w:autoRedefine/>
    <w:uiPriority w:val="39"/>
    <w:semiHidden/>
    <w:rsid w:val="00AB2739"/>
    <w:pPr>
      <w:ind w:left="360"/>
    </w:pPr>
  </w:style>
  <w:style w:type="paragraph" w:styleId="Verzeichnis4">
    <w:name w:val="toc 4"/>
    <w:basedOn w:val="Standard"/>
    <w:next w:val="Standard"/>
    <w:autoRedefine/>
    <w:uiPriority w:val="39"/>
    <w:semiHidden/>
    <w:rsid w:val="00AB2739"/>
    <w:pPr>
      <w:ind w:left="540"/>
    </w:pPr>
  </w:style>
  <w:style w:type="paragraph" w:styleId="Verzeichnis5">
    <w:name w:val="toc 5"/>
    <w:basedOn w:val="Standard"/>
    <w:next w:val="Standard"/>
    <w:autoRedefine/>
    <w:uiPriority w:val="39"/>
    <w:semiHidden/>
    <w:rsid w:val="00AB2739"/>
    <w:pPr>
      <w:ind w:left="720"/>
    </w:pPr>
  </w:style>
  <w:style w:type="paragraph" w:styleId="Verzeichnis6">
    <w:name w:val="toc 6"/>
    <w:basedOn w:val="Standard"/>
    <w:next w:val="Standard"/>
    <w:autoRedefine/>
    <w:uiPriority w:val="39"/>
    <w:semiHidden/>
    <w:rsid w:val="00AB2739"/>
    <w:pPr>
      <w:ind w:left="900"/>
    </w:pPr>
  </w:style>
  <w:style w:type="paragraph" w:styleId="Verzeichnis7">
    <w:name w:val="toc 7"/>
    <w:basedOn w:val="Standard"/>
    <w:next w:val="Standard"/>
    <w:autoRedefine/>
    <w:uiPriority w:val="39"/>
    <w:semiHidden/>
    <w:rsid w:val="00AB2739"/>
    <w:pPr>
      <w:ind w:left="1080"/>
    </w:pPr>
  </w:style>
  <w:style w:type="paragraph" w:styleId="Verzeichnis8">
    <w:name w:val="toc 8"/>
    <w:basedOn w:val="Standard"/>
    <w:next w:val="Standard"/>
    <w:autoRedefine/>
    <w:uiPriority w:val="39"/>
    <w:semiHidden/>
    <w:rsid w:val="00AB2739"/>
    <w:pPr>
      <w:ind w:left="1260"/>
    </w:pPr>
  </w:style>
  <w:style w:type="paragraph" w:styleId="Verzeichnis9">
    <w:name w:val="toc 9"/>
    <w:basedOn w:val="Standard"/>
    <w:next w:val="Standard"/>
    <w:autoRedefine/>
    <w:uiPriority w:val="39"/>
    <w:semiHidden/>
    <w:rsid w:val="00AB2739"/>
    <w:pPr>
      <w:ind w:left="1440"/>
    </w:pPr>
  </w:style>
  <w:style w:type="paragraph" w:customStyle="1" w:styleId="09Fusslogo">
    <w:name w:val="09_Fuss_logo"/>
    <w:basedOn w:val="09FussText"/>
    <w:semiHidden/>
    <w:qFormat/>
    <w:rsid w:val="00AB2739"/>
    <w:pPr>
      <w:spacing w:before="40" w:line="240" w:lineRule="auto"/>
    </w:pPr>
  </w:style>
  <w:style w:type="paragraph" w:styleId="Sprechblasentext">
    <w:name w:val="Balloon Text"/>
    <w:basedOn w:val="Standard"/>
    <w:link w:val="SprechblasentextZchn"/>
    <w:uiPriority w:val="99"/>
    <w:semiHidden/>
    <w:rsid w:val="00E548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15E21"/>
    <w:rPr>
      <w:rFonts w:ascii="Tahoma" w:hAnsi="Tahoma" w:cs="Tahoma"/>
      <w:sz w:val="16"/>
      <w:szCs w:val="16"/>
      <w:lang w:eastAsia="en-US"/>
    </w:rPr>
  </w:style>
  <w:style w:type="character" w:styleId="Kommentarzeichen">
    <w:name w:val="annotation reference"/>
    <w:semiHidden/>
    <w:rsid w:val="00E548FB"/>
    <w:rPr>
      <w:sz w:val="16"/>
      <w:szCs w:val="16"/>
    </w:rPr>
  </w:style>
  <w:style w:type="paragraph" w:styleId="Kommentartext">
    <w:name w:val="annotation text"/>
    <w:basedOn w:val="Standard"/>
    <w:link w:val="KommentartextZchn"/>
    <w:semiHidden/>
    <w:rsid w:val="00E548FB"/>
    <w:pPr>
      <w:spacing w:after="200"/>
    </w:pPr>
    <w:rPr>
      <w:rFonts w:ascii="Calibri" w:hAnsi="Calibri"/>
    </w:rPr>
  </w:style>
  <w:style w:type="character" w:customStyle="1" w:styleId="KommentartextZchn">
    <w:name w:val="Kommentartext Zchn"/>
    <w:link w:val="Kommentartext"/>
    <w:semiHidden/>
    <w:rsid w:val="00F15E21"/>
    <w:rPr>
      <w:rFonts w:ascii="Calibri" w:hAnsi="Calibri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rsid w:val="00E548FB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F15E21"/>
    <w:rPr>
      <w:rFonts w:ascii="Calibri" w:hAnsi="Calibri"/>
      <w:b/>
      <w:bCs/>
      <w:lang w:eastAsia="en-US"/>
    </w:rPr>
  </w:style>
  <w:style w:type="table" w:customStyle="1" w:styleId="Tabellenraster2">
    <w:name w:val="Tabellenraster2"/>
    <w:basedOn w:val="NormaleTabelle"/>
    <w:next w:val="Tabellenraster"/>
    <w:uiPriority w:val="59"/>
    <w:rsid w:val="003C02D3"/>
    <w:rPr>
      <w:rFonts w:eastAsia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2AufgabemNrv12n0">
    <w:name w:val="02_Aufgabe mNr v12 n0"/>
    <w:basedOn w:val="02AufgabemNrv6n0"/>
    <w:qFormat/>
    <w:rsid w:val="004F13A3"/>
    <w:pPr>
      <w:spacing w:before="240"/>
    </w:pPr>
  </w:style>
  <w:style w:type="character" w:customStyle="1" w:styleId="05QuelleBUZF">
    <w:name w:val="05_Quelle/BU_ZF"/>
    <w:uiPriority w:val="1"/>
    <w:semiHidden/>
    <w:qFormat/>
    <w:rsid w:val="00FB02F1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FB02F1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FB02F1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0E540A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FB02F1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fett">
    <w:name w:val="ekv.fett"/>
    <w:basedOn w:val="Absatz-Standardschriftart"/>
    <w:uiPriority w:val="29"/>
    <w:semiHidden/>
    <w:qFormat/>
    <w:rsid w:val="009006A1"/>
    <w:rPr>
      <w:b/>
    </w:rPr>
  </w:style>
  <w:style w:type="character" w:customStyle="1" w:styleId="ekvkursiv">
    <w:name w:val="ekv.kursiv"/>
    <w:basedOn w:val="Absatz-Standardschriftart"/>
    <w:uiPriority w:val="30"/>
    <w:semiHidden/>
    <w:qFormat/>
    <w:rsid w:val="009006A1"/>
    <w:rPr>
      <w:i/>
    </w:rPr>
  </w:style>
  <w:style w:type="paragraph" w:customStyle="1" w:styleId="ekvue2arial">
    <w:name w:val="ekv.ue2.arial"/>
    <w:basedOn w:val="Standard"/>
    <w:uiPriority w:val="11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  <w:szCs w:val="22"/>
    </w:rPr>
  </w:style>
  <w:style w:type="character" w:customStyle="1" w:styleId="ekvsymbol">
    <w:name w:val="ekv.symbol"/>
    <w:basedOn w:val="Absatz-Standardschriftart"/>
    <w:uiPriority w:val="1"/>
    <w:semiHidden/>
    <w:qFormat/>
    <w:rsid w:val="009006A1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szCs w:val="22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9006A1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9006A1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9006A1"/>
    <w:pPr>
      <w:suppressLineNumbers w:val="0"/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  <w:szCs w:val="22"/>
    </w:rPr>
  </w:style>
  <w:style w:type="paragraph" w:customStyle="1" w:styleId="ekvkreuzwortrtsel">
    <w:name w:val="ekv.kreuzworträtsel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  <w:szCs w:val="22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  <w:szCs w:val="22"/>
      <w14:textFill>
        <w14:solidFill>
          <w14:srgbClr w14:val="000000">
            <w14:lumMod w14:val="65000"/>
          </w14:srgbClr>
        </w14:solidFill>
      </w14:textFill>
    </w:rPr>
  </w:style>
  <w:style w:type="paragraph" w:customStyle="1" w:styleId="ekvpagina">
    <w:name w:val="ekv.pagina"/>
    <w:basedOn w:val="Standard"/>
    <w:uiPriority w:val="99"/>
    <w:semiHidden/>
    <w:qFormat/>
    <w:rsid w:val="009006A1"/>
    <w:pPr>
      <w:suppressLineNumbers w:val="0"/>
      <w:spacing w:line="130" w:lineRule="exact"/>
      <w:ind w:left="113"/>
    </w:pPr>
    <w:rPr>
      <w:rFonts w:ascii="Arial" w:eastAsiaTheme="minorHAnsi" w:hAnsi="Arial" w:cstheme="minorBidi"/>
      <w:noProof/>
      <w:sz w:val="10"/>
      <w:szCs w:val="22"/>
    </w:rPr>
  </w:style>
  <w:style w:type="paragraph" w:customStyle="1" w:styleId="ekvpaginabild">
    <w:name w:val="ekv.pagina.bild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  <w:szCs w:val="22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9006A1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  <w:sz w:val="22"/>
      <w:szCs w:val="22"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  <w:szCs w:val="22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9006A1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9006A1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szCs w:val="22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9006A1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9006A1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  <w:szCs w:val="22"/>
    </w:rPr>
  </w:style>
  <w:style w:type="paragraph" w:customStyle="1" w:styleId="ekvschnittbox">
    <w:name w:val="ekv.schnittbox"/>
    <w:basedOn w:val="Standard"/>
    <w:uiPriority w:val="99"/>
    <w:semiHidden/>
    <w:qFormat/>
    <w:rsid w:val="009006A1"/>
    <w:pPr>
      <w:suppressLineNumbers w:val="0"/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9006A1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  <w:szCs w:val="22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9006A1"/>
    <w:rPr>
      <w:sz w:val="17"/>
    </w:rPr>
  </w:style>
  <w:style w:type="paragraph" w:customStyle="1" w:styleId="ekvkopiervorlage">
    <w:name w:val="ekv.kopiervorlage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  <w:szCs w:val="22"/>
    </w:rPr>
  </w:style>
  <w:style w:type="character" w:customStyle="1" w:styleId="ekvHochgestellt">
    <w:name w:val="ekv.Hochgestellt"/>
    <w:basedOn w:val="Absatz-Standardschriftart"/>
    <w:semiHidden/>
    <w:rsid w:val="009006A1"/>
    <w:rPr>
      <w:vertAlign w:val="superscript"/>
    </w:rPr>
  </w:style>
  <w:style w:type="table" w:customStyle="1" w:styleId="KlettTabneu2018-02-23">
    <w:name w:val="*Klett_Tab_neu_2018-02-23"/>
    <w:basedOn w:val="NormaleTabelle"/>
    <w:uiPriority w:val="99"/>
    <w:rsid w:val="007F505E"/>
    <w:tblPr>
      <w:tblInd w:w="113" w:type="dxa"/>
      <w:tblBorders>
        <w:insideH w:val="single" w:sz="4" w:space="0" w:color="auto"/>
        <w:insideV w:val="single" w:sz="4" w:space="0" w:color="auto"/>
      </w:tblBorders>
      <w:tblCellMar>
        <w:top w:w="85" w:type="dxa"/>
        <w:left w:w="113" w:type="dxa"/>
        <w:bottom w:w="85" w:type="dxa"/>
        <w:right w:w="113" w:type="dxa"/>
      </w:tblCellMar>
    </w:tblPr>
  </w:style>
  <w:style w:type="paragraph" w:customStyle="1" w:styleId="02AufgabeTextv6n0">
    <w:name w:val="02_Aufgabe Text v6 n0"/>
    <w:basedOn w:val="02AufgabeTextv0n0"/>
    <w:qFormat/>
    <w:rsid w:val="006527FD"/>
    <w:pPr>
      <w:spacing w:before="120"/>
    </w:pPr>
  </w:style>
  <w:style w:type="paragraph" w:styleId="StandardWeb">
    <w:name w:val="Normal (Web)"/>
    <w:basedOn w:val="Standard"/>
    <w:uiPriority w:val="99"/>
    <w:semiHidden/>
    <w:unhideWhenUsed/>
    <w:rsid w:val="009D095B"/>
    <w:pPr>
      <w:suppressLineNumbers w:val="0"/>
      <w:spacing w:before="100" w:beforeAutospacing="1" w:after="100" w:afterAutospacing="1"/>
    </w:pPr>
    <w:rPr>
      <w:rFonts w:eastAsia="Times New Roman"/>
      <w:sz w:val="24"/>
      <w:szCs w:val="24"/>
      <w:lang w:eastAsia="de-DE"/>
    </w:rPr>
  </w:style>
  <w:style w:type="character" w:styleId="Funotenzeichen">
    <w:name w:val="footnote reference"/>
    <w:basedOn w:val="Absatz-Standardschriftart"/>
    <w:uiPriority w:val="99"/>
    <w:semiHidden/>
    <w:rsid w:val="00BB7B1D"/>
    <w:rPr>
      <w:vertAlign w:val="superscript"/>
    </w:rPr>
  </w:style>
  <w:style w:type="character" w:customStyle="1" w:styleId="fotograf">
    <w:name w:val="fotograf"/>
    <w:basedOn w:val="Absatz-Standardschriftart"/>
    <w:rsid w:val="00E5044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Calibri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footer" w:qFormat="1"/>
    <w:lsdException w:name="caption" w:uiPriority="35" w:qFormat="1"/>
    <w:lsdException w:name="footnote reference" w:unhideWhenUsed="0"/>
    <w:lsdException w:name="annotation reference" w:uiPriority="0"/>
    <w:lsdException w:name="line number" w:qFormat="1"/>
    <w:lsdException w:name="toa heading" w:unhideWhenUsed="0"/>
    <w:lsdException w:name="List" w:uiPriority="0" w:unhideWhenUsed="0"/>
    <w:lsdException w:name="Title" w:semiHidden="0" w:uiPriority="10" w:unhideWhenUsed="0" w:qFormat="1"/>
    <w:lsdException w:name="Signature" w:unhideWhenUsed="0"/>
    <w:lsdException w:name="Default Paragraph Font" w:uiPriority="1"/>
    <w:lsdException w:name="Subtitle" w:semiHidden="0" w:uiPriority="11" w:unhideWhenUsed="0" w:qFormat="1"/>
    <w:lsdException w:name="Note Heading" w:unhideWhenUsed="0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E-mail Signature" w:unhideWhenUsed="0"/>
    <w:lsdException w:name="Normal (Web)" w:unhideWhenUsed="0"/>
    <w:lsdException w:name="HTML Acronym" w:unhideWhenUsed="0"/>
    <w:lsdException w:name="HTML Cite" w:unhideWhenUsed="0"/>
    <w:lsdException w:name="HTML Code" w:unhideWhenUsed="0"/>
    <w:lsdException w:name="HTML Definition" w:unhideWhenUsed="0"/>
    <w:lsdException w:name="HTML Keyboard" w:unhideWhenUsed="0"/>
    <w:lsdException w:name="HTML Sample" w:unhideWhenUsed="0"/>
    <w:lsdException w:name="HTML Typewriter" w:unhideWhenUsed="0"/>
    <w:lsdException w:name="HTML Variable" w:unhideWhenUsed="0"/>
    <w:lsdException w:name="Table Grid" w:semiHidden="0" w:uiPriority="3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semiHidden/>
    <w:qFormat/>
    <w:rsid w:val="00A137DD"/>
    <w:pPr>
      <w:suppressLineNumbers/>
    </w:pPr>
    <w:rPr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AB2739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  <w:lang w:val="x-none" w:eastAsia="x-none"/>
    </w:rPr>
  </w:style>
  <w:style w:type="paragraph" w:styleId="berschrift2">
    <w:name w:val="heading 2"/>
    <w:basedOn w:val="Standard"/>
    <w:next w:val="Standard"/>
    <w:link w:val="berschrift2Zchn"/>
    <w:uiPriority w:val="9"/>
    <w:qFormat/>
    <w:rsid w:val="00AB2739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  <w:lang w:val="x-none" w:eastAsia="x-none"/>
    </w:rPr>
  </w:style>
  <w:style w:type="paragraph" w:styleId="berschrift3">
    <w:name w:val="heading 3"/>
    <w:basedOn w:val="Standard"/>
    <w:next w:val="Standard"/>
    <w:link w:val="berschrift3Zchn"/>
    <w:uiPriority w:val="9"/>
    <w:qFormat/>
    <w:rsid w:val="00AB2739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  <w:lang w:val="x-none" w:eastAsia="x-none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AB2739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  <w:lang w:val="x-none" w:eastAsia="x-none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AB2739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  <w:lang w:val="x-none" w:eastAsia="x-none"/>
    </w:rPr>
  </w:style>
  <w:style w:type="paragraph" w:styleId="berschrift6">
    <w:name w:val="heading 6"/>
    <w:basedOn w:val="Standard"/>
    <w:next w:val="Standard"/>
    <w:link w:val="berschrift6Zchn"/>
    <w:semiHidden/>
    <w:qFormat/>
    <w:rsid w:val="00AB2739"/>
    <w:pPr>
      <w:spacing w:before="240" w:after="60"/>
      <w:outlineLvl w:val="5"/>
    </w:pPr>
    <w:rPr>
      <w:rFonts w:ascii="Calibri" w:eastAsia="Times New Roman" w:hAnsi="Calibri"/>
      <w:b/>
      <w:bCs/>
      <w:sz w:val="22"/>
      <w:szCs w:val="22"/>
      <w:lang w:val="x-none" w:eastAsia="x-none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AB2739"/>
    <w:pPr>
      <w:spacing w:before="240" w:after="60"/>
      <w:outlineLvl w:val="6"/>
    </w:pPr>
    <w:rPr>
      <w:rFonts w:ascii="Calibri" w:eastAsia="Times New Roman" w:hAnsi="Calibri"/>
      <w:sz w:val="24"/>
      <w:szCs w:val="24"/>
      <w:lang w:val="x-none" w:eastAsia="x-none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AB2739"/>
    <w:pPr>
      <w:spacing w:before="240" w:after="60"/>
      <w:outlineLvl w:val="7"/>
    </w:pPr>
    <w:rPr>
      <w:rFonts w:ascii="Calibri" w:eastAsia="Times New Roman" w:hAnsi="Calibri"/>
      <w:i/>
      <w:iCs/>
      <w:sz w:val="24"/>
      <w:szCs w:val="24"/>
      <w:lang w:val="x-none" w:eastAsia="x-none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AB2739"/>
    <w:pPr>
      <w:spacing w:before="240" w:after="60"/>
      <w:outlineLvl w:val="8"/>
    </w:pPr>
    <w:rPr>
      <w:rFonts w:ascii="Cambria" w:eastAsia="Times New Roman" w:hAnsi="Cambria"/>
      <w:sz w:val="22"/>
      <w:szCs w:val="22"/>
      <w:lang w:val="x-none" w:eastAsia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semiHidden/>
    <w:rsid w:val="00F15E21"/>
    <w:rPr>
      <w:rFonts w:ascii="Cambria" w:eastAsia="Times New Roman" w:hAnsi="Cambria"/>
      <w:b/>
      <w:bCs/>
      <w:kern w:val="32"/>
      <w:sz w:val="32"/>
      <w:szCs w:val="32"/>
      <w:lang w:val="x-none" w:eastAsia="x-none"/>
    </w:rPr>
  </w:style>
  <w:style w:type="character" w:customStyle="1" w:styleId="berschrift2Zchn">
    <w:name w:val="Überschrift 2 Zchn"/>
    <w:link w:val="berschrift2"/>
    <w:uiPriority w:val="9"/>
    <w:rsid w:val="00F15E21"/>
    <w:rPr>
      <w:rFonts w:ascii="Cambria" w:eastAsia="Times New Roman" w:hAnsi="Cambria"/>
      <w:b/>
      <w:bCs/>
      <w:i/>
      <w:iCs/>
      <w:sz w:val="28"/>
      <w:szCs w:val="28"/>
      <w:lang w:val="x-none" w:eastAsia="x-none"/>
    </w:rPr>
  </w:style>
  <w:style w:type="character" w:customStyle="1" w:styleId="berschrift3Zchn">
    <w:name w:val="Überschrift 3 Zchn"/>
    <w:link w:val="berschrift3"/>
    <w:uiPriority w:val="9"/>
    <w:rsid w:val="00F15E21"/>
    <w:rPr>
      <w:rFonts w:ascii="Cambria" w:eastAsia="Times New Roman" w:hAnsi="Cambria"/>
      <w:b/>
      <w:bCs/>
      <w:sz w:val="26"/>
      <w:szCs w:val="26"/>
      <w:lang w:val="x-none" w:eastAsia="x-none"/>
    </w:rPr>
  </w:style>
  <w:style w:type="character" w:customStyle="1" w:styleId="berschrift4Zchn">
    <w:name w:val="Überschrift 4 Zchn"/>
    <w:link w:val="berschrift4"/>
    <w:uiPriority w:val="9"/>
    <w:semiHidden/>
    <w:rsid w:val="00F15E21"/>
    <w:rPr>
      <w:rFonts w:ascii="Calibri" w:eastAsia="Times New Roman" w:hAnsi="Calibri"/>
      <w:b/>
      <w:bCs/>
      <w:sz w:val="28"/>
      <w:szCs w:val="28"/>
      <w:lang w:val="x-none" w:eastAsia="x-none"/>
    </w:rPr>
  </w:style>
  <w:style w:type="character" w:customStyle="1" w:styleId="berschrift5Zchn">
    <w:name w:val="Überschrift 5 Zchn"/>
    <w:link w:val="berschrift5"/>
    <w:uiPriority w:val="9"/>
    <w:semiHidden/>
    <w:rsid w:val="00F15E21"/>
    <w:rPr>
      <w:rFonts w:ascii="Calibri" w:eastAsia="Times New Roman" w:hAnsi="Calibri"/>
      <w:b/>
      <w:bCs/>
      <w:i/>
      <w:iCs/>
      <w:sz w:val="26"/>
      <w:szCs w:val="26"/>
      <w:lang w:val="x-none" w:eastAsia="x-none"/>
    </w:rPr>
  </w:style>
  <w:style w:type="character" w:customStyle="1" w:styleId="berschrift6Zchn">
    <w:name w:val="Überschrift 6 Zchn"/>
    <w:link w:val="berschrift6"/>
    <w:semiHidden/>
    <w:rsid w:val="00F15E21"/>
    <w:rPr>
      <w:rFonts w:ascii="Calibri" w:eastAsia="Times New Roman" w:hAnsi="Calibri"/>
      <w:b/>
      <w:bCs/>
      <w:sz w:val="22"/>
      <w:szCs w:val="22"/>
      <w:lang w:val="x-none" w:eastAsia="x-none"/>
    </w:rPr>
  </w:style>
  <w:style w:type="character" w:customStyle="1" w:styleId="berschrift7Zchn">
    <w:name w:val="Überschrift 7 Zchn"/>
    <w:link w:val="berschrift7"/>
    <w:uiPriority w:val="9"/>
    <w:semiHidden/>
    <w:rsid w:val="00F15E21"/>
    <w:rPr>
      <w:rFonts w:ascii="Calibri" w:eastAsia="Times New Roman" w:hAnsi="Calibri"/>
      <w:sz w:val="24"/>
      <w:szCs w:val="24"/>
      <w:lang w:val="x-none" w:eastAsia="x-none"/>
    </w:rPr>
  </w:style>
  <w:style w:type="character" w:customStyle="1" w:styleId="berschrift8Zchn">
    <w:name w:val="Überschrift 8 Zchn"/>
    <w:link w:val="berschrift8"/>
    <w:uiPriority w:val="9"/>
    <w:semiHidden/>
    <w:rsid w:val="00F15E21"/>
    <w:rPr>
      <w:rFonts w:ascii="Calibri" w:eastAsia="Times New Roman" w:hAnsi="Calibri"/>
      <w:i/>
      <w:iCs/>
      <w:sz w:val="24"/>
      <w:szCs w:val="24"/>
      <w:lang w:val="x-none" w:eastAsia="x-none"/>
    </w:rPr>
  </w:style>
  <w:style w:type="character" w:customStyle="1" w:styleId="berschrift9Zchn">
    <w:name w:val="Überschrift 9 Zchn"/>
    <w:link w:val="berschrift9"/>
    <w:uiPriority w:val="9"/>
    <w:semiHidden/>
    <w:rsid w:val="00F15E21"/>
    <w:rPr>
      <w:rFonts w:ascii="Cambria" w:eastAsia="Times New Roman" w:hAnsi="Cambria"/>
      <w:sz w:val="22"/>
      <w:szCs w:val="22"/>
      <w:lang w:val="x-none" w:eastAsia="x-none"/>
    </w:rPr>
  </w:style>
  <w:style w:type="paragraph" w:customStyle="1" w:styleId="0011621">
    <w:name w:val="00_Ü1 16/21"/>
    <w:basedOn w:val="Standard"/>
    <w:uiPriority w:val="99"/>
    <w:rsid w:val="006624CA"/>
    <w:pPr>
      <w:pageBreakBefore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eastAsia="SimSun" w:hAnsi="Arial" w:cs="Arial-BoldMT"/>
      <w:b/>
      <w:bCs/>
      <w:sz w:val="32"/>
      <w:szCs w:val="32"/>
      <w:lang w:eastAsia="zh-CN"/>
    </w:rPr>
  </w:style>
  <w:style w:type="paragraph" w:customStyle="1" w:styleId="02AufgabeTextv0n0">
    <w:name w:val="02_Aufgabe Text v0 n0 *"/>
    <w:basedOn w:val="Standard"/>
    <w:uiPriority w:val="99"/>
    <w:rsid w:val="006624CA"/>
    <w:pPr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Seitenzahl">
    <w:name w:val="09_Seitenzahl"/>
    <w:basedOn w:val="Standard"/>
    <w:semiHidden/>
    <w:qFormat/>
    <w:rsid w:val="000B66C4"/>
    <w:pPr>
      <w:framePr w:wrap="around" w:vAnchor="page" w:hAnchor="page" w:x="993" w:y="15832"/>
      <w:widowControl w:val="0"/>
      <w:suppressOverlap/>
      <w:jc w:val="right"/>
    </w:pPr>
    <w:rPr>
      <w:rFonts w:ascii="Arial" w:eastAsia="Times New Roman" w:hAnsi="Arial"/>
      <w:b/>
      <w:lang w:eastAsia="de-DE"/>
    </w:rPr>
  </w:style>
  <w:style w:type="character" w:customStyle="1" w:styleId="09KopfText8ptnegfett">
    <w:name w:val="09_Kopf_Text_8pt_neg_fett"/>
    <w:uiPriority w:val="1"/>
    <w:semiHidden/>
    <w:rsid w:val="00A65ED0"/>
    <w:rPr>
      <w:b/>
      <w:sz w:val="16"/>
    </w:rPr>
  </w:style>
  <w:style w:type="paragraph" w:styleId="Kopfzeile">
    <w:name w:val="header"/>
    <w:basedOn w:val="Standard"/>
    <w:link w:val="KopfzeileZchn"/>
    <w:uiPriority w:val="99"/>
    <w:semiHidden/>
    <w:rsid w:val="00A65ED0"/>
    <w:pPr>
      <w:tabs>
        <w:tab w:val="center" w:pos="4536"/>
        <w:tab w:val="right" w:pos="9072"/>
      </w:tabs>
    </w:pPr>
  </w:style>
  <w:style w:type="paragraph" w:customStyle="1" w:styleId="09FussPaginalinks">
    <w:name w:val="09_Fuss_Pagina_links"/>
    <w:semiHidden/>
    <w:qFormat/>
    <w:rsid w:val="00AB2739"/>
    <w:pPr>
      <w:suppressAutoHyphens/>
      <w:spacing w:before="200" w:line="240" w:lineRule="exact"/>
    </w:pPr>
    <w:rPr>
      <w:rFonts w:ascii="Arial" w:hAnsi="Arial"/>
      <w:b/>
      <w:noProof/>
      <w:color w:val="595959"/>
      <w:sz w:val="15"/>
      <w:szCs w:val="18"/>
    </w:rPr>
  </w:style>
  <w:style w:type="character" w:styleId="Seitenzahl">
    <w:name w:val="page number"/>
    <w:uiPriority w:val="99"/>
    <w:semiHidden/>
    <w:rsid w:val="00AB2739"/>
    <w:rPr>
      <w:rFonts w:ascii="Arial" w:hAnsi="Arial"/>
      <w:b/>
      <w:i w:val="0"/>
      <w:color w:val="595959"/>
      <w:sz w:val="15"/>
    </w:rPr>
  </w:style>
  <w:style w:type="paragraph" w:customStyle="1" w:styleId="02AufgabeTextv0n6">
    <w:name w:val="02_Aufgabe Text v0 n6"/>
    <w:basedOn w:val="02AufgabeTextv0n0"/>
    <w:semiHidden/>
    <w:qFormat/>
    <w:rsid w:val="00AB2739"/>
    <w:pPr>
      <w:spacing w:after="120"/>
    </w:pPr>
  </w:style>
  <w:style w:type="paragraph" w:customStyle="1" w:styleId="01Fremdtext">
    <w:name w:val="01_Fremdtext"/>
    <w:qFormat/>
    <w:rsid w:val="007E052D"/>
    <w:pPr>
      <w:tabs>
        <w:tab w:val="left" w:pos="284"/>
      </w:tabs>
      <w:spacing w:line="240" w:lineRule="exact"/>
      <w:ind w:right="567"/>
      <w:jc w:val="both"/>
      <w:textAlignment w:val="baseline"/>
    </w:pPr>
    <w:rPr>
      <w:rFonts w:eastAsia="SimSu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AB2739"/>
    <w:pPr>
      <w:suppressLineNumbers/>
      <w:spacing w:before="240" w:after="120" w:line="240" w:lineRule="auto"/>
    </w:pPr>
    <w:rPr>
      <w:b/>
      <w:sz w:val="22"/>
    </w:rPr>
  </w:style>
  <w:style w:type="paragraph" w:customStyle="1" w:styleId="02AufgabeTextv0n0kursv">
    <w:name w:val="02_Aufgabe Text v0 n0 kursv"/>
    <w:basedOn w:val="02AufgabeTextv0n0"/>
    <w:semiHidden/>
    <w:qFormat/>
    <w:rsid w:val="00AB2739"/>
    <w:rPr>
      <w:i/>
    </w:rPr>
  </w:style>
  <w:style w:type="character" w:customStyle="1" w:styleId="02AufgabeNrZF">
    <w:name w:val="02_Aufgabe Nr (ZF)"/>
    <w:uiPriority w:val="1"/>
    <w:semiHidden/>
    <w:qFormat/>
    <w:rsid w:val="00AB2739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paragraph" w:customStyle="1" w:styleId="09KopfKV">
    <w:name w:val="09_Kopf KV"/>
    <w:semiHidden/>
    <w:qFormat/>
    <w:rsid w:val="00AB2739"/>
    <w:pPr>
      <w:pageBreakBefore/>
      <w:suppressLineNumbers/>
      <w:outlineLvl w:val="0"/>
    </w:pPr>
    <w:rPr>
      <w:rFonts w:ascii="Arial" w:eastAsia="SimSun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AB2739"/>
    <w:pPr>
      <w:suppressLineNumbers/>
      <w:jc w:val="center"/>
    </w:pPr>
    <w:rPr>
      <w:rFonts w:ascii="Arial" w:eastAsia="SimSun" w:hAnsi="Arial" w:cs="Arial"/>
      <w:b/>
      <w:sz w:val="34"/>
      <w:szCs w:val="34"/>
      <w:lang w:eastAsia="zh-CN"/>
    </w:rPr>
  </w:style>
  <w:style w:type="paragraph" w:customStyle="1" w:styleId="09KopfKolumnentitel">
    <w:name w:val="09_Kopf Kolumnentitel"/>
    <w:semiHidden/>
    <w:qFormat/>
    <w:rsid w:val="00AB2739"/>
    <w:rPr>
      <w:rFonts w:ascii="Arial" w:eastAsia="SimSun" w:hAnsi="Arial" w:cs="ArialMT"/>
      <w:spacing w:val="1"/>
      <w:sz w:val="22"/>
      <w:lang w:eastAsia="zh-CN"/>
    </w:r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F15E21"/>
    <w:rPr>
      <w:lang w:eastAsia="en-US"/>
    </w:rPr>
  </w:style>
  <w:style w:type="paragraph" w:styleId="Fuzeile">
    <w:name w:val="footer"/>
    <w:basedOn w:val="Standard"/>
    <w:link w:val="FuzeileZchn"/>
    <w:uiPriority w:val="99"/>
    <w:semiHidden/>
    <w:qFormat/>
    <w:rsid w:val="00A65ED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F15E21"/>
    <w:rPr>
      <w:lang w:eastAsia="en-US"/>
    </w:rPr>
  </w:style>
  <w:style w:type="character" w:customStyle="1" w:styleId="09KopfText8ptneg">
    <w:name w:val="09_Kopf_Text_8pt_neg"/>
    <w:uiPriority w:val="1"/>
    <w:semiHidden/>
    <w:rsid w:val="00A65ED0"/>
    <w:rPr>
      <w:sz w:val="16"/>
      <w:szCs w:val="16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F15E21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AB2739"/>
    <w:pPr>
      <w:suppressLineNumbers/>
      <w:tabs>
        <w:tab w:val="left" w:pos="312"/>
      </w:tabs>
      <w:spacing w:line="240" w:lineRule="atLeast"/>
    </w:pPr>
    <w:rPr>
      <w:rFonts w:ascii="Arial" w:eastAsia="SimSun" w:hAnsi="Arial" w:cs="ArialMT"/>
      <w:b/>
      <w:spacing w:val="1"/>
      <w:sz w:val="18"/>
      <w:lang w:eastAsia="zh-CN"/>
    </w:rPr>
  </w:style>
  <w:style w:type="table" w:styleId="Tabellenraster">
    <w:name w:val="Table Grid"/>
    <w:basedOn w:val="NormaleTabelle"/>
    <w:uiPriority w:val="39"/>
    <w:rsid w:val="00AB2739"/>
    <w:rPr>
      <w:rFonts w:eastAsia="SimSu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4TabelleTextv0n0">
    <w:name w:val="04_Tabelle Text v0 n0*"/>
    <w:basedOn w:val="04TabelleKopf"/>
    <w:semiHidden/>
    <w:qFormat/>
    <w:rsid w:val="00AB2739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AB2739"/>
    <w:pPr>
      <w:spacing w:after="40"/>
    </w:pPr>
  </w:style>
  <w:style w:type="character" w:customStyle="1" w:styleId="0ZFkursiv">
    <w:name w:val="0_ZF_kursiv"/>
    <w:uiPriority w:val="1"/>
    <w:semiHidden/>
    <w:qFormat/>
    <w:rsid w:val="00AB2739"/>
    <w:rPr>
      <w:i/>
    </w:rPr>
  </w:style>
  <w:style w:type="character" w:customStyle="1" w:styleId="0ZFbold">
    <w:name w:val="0_ZF_bold"/>
    <w:uiPriority w:val="1"/>
    <w:semiHidden/>
    <w:qFormat/>
    <w:rsid w:val="00AB2739"/>
    <w:rPr>
      <w:b/>
    </w:rPr>
  </w:style>
  <w:style w:type="numbering" w:customStyle="1" w:styleId="KlettAufzStrich-5">
    <w:name w:val="Klett_Aufz_Strich - 5"/>
    <w:uiPriority w:val="99"/>
    <w:rsid w:val="00AB2739"/>
    <w:pPr>
      <w:numPr>
        <w:numId w:val="11"/>
      </w:numPr>
    </w:pPr>
  </w:style>
  <w:style w:type="paragraph" w:customStyle="1" w:styleId="01Fremdtextv0n0-mZZ-block">
    <w:name w:val="01_Fremdtext v0 n0 - mZZ - block"/>
    <w:basedOn w:val="01Fremdtext"/>
    <w:semiHidden/>
    <w:qFormat/>
    <w:rsid w:val="00AB2739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AB2739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AB2739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semiHidden/>
    <w:qFormat/>
    <w:rsid w:val="0070003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eastAsia="SimSun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AB2739"/>
    <w:rPr>
      <w:rFonts w:ascii="Arial" w:eastAsia="SimSun" w:hAnsi="Arial"/>
      <w:sz w:val="11"/>
      <w:szCs w:val="22"/>
      <w:lang w:eastAsia="zh-CN"/>
    </w:rPr>
  </w:style>
  <w:style w:type="paragraph" w:customStyle="1" w:styleId="zzAbstand1pt">
    <w:name w:val="zz_Abstand_1pt"/>
    <w:basedOn w:val="Standard"/>
    <w:semiHidden/>
    <w:rsid w:val="00A061E2"/>
    <w:pPr>
      <w:spacing w:line="28" w:lineRule="exact"/>
    </w:pPr>
    <w:rPr>
      <w:sz w:val="4"/>
      <w:szCs w:val="4"/>
    </w:rPr>
  </w:style>
  <w:style w:type="paragraph" w:customStyle="1" w:styleId="0021116">
    <w:name w:val="00_Ü2 11/16"/>
    <w:basedOn w:val="0011621"/>
    <w:qFormat/>
    <w:rsid w:val="0059276F"/>
    <w:pPr>
      <w:pageBreakBefore w:val="0"/>
      <w:spacing w:after="160" w:line="320" w:lineRule="exact"/>
      <w:outlineLvl w:val="1"/>
    </w:pPr>
    <w:rPr>
      <w:sz w:val="22"/>
    </w:rPr>
  </w:style>
  <w:style w:type="paragraph" w:customStyle="1" w:styleId="09Autortext">
    <w:name w:val="09_Autortext"/>
    <w:basedOn w:val="Standard"/>
    <w:semiHidden/>
    <w:qFormat/>
    <w:rsid w:val="00AB2739"/>
    <w:pPr>
      <w:spacing w:after="200" w:line="276" w:lineRule="auto"/>
    </w:pPr>
    <w:rPr>
      <w:rFonts w:ascii="Calibri" w:eastAsia="SimSun" w:hAnsi="Calibri"/>
      <w:color w:val="FF00FF"/>
      <w:sz w:val="22"/>
      <w:szCs w:val="2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0F27F3"/>
    <w:pPr>
      <w:spacing w:before="120" w:line="240" w:lineRule="auto"/>
    </w:pPr>
    <w:rPr>
      <w:i/>
      <w:sz w:val="14"/>
    </w:rPr>
  </w:style>
  <w:style w:type="character" w:styleId="Zeilennummer">
    <w:name w:val="line number"/>
    <w:uiPriority w:val="99"/>
    <w:semiHidden/>
    <w:qFormat/>
    <w:rsid w:val="00AB2739"/>
    <w:rPr>
      <w:rFonts w:ascii="Arial" w:hAnsi="Arial"/>
      <w:color w:val="595959"/>
      <w:sz w:val="10"/>
      <w:bdr w:val="none" w:sz="0" w:space="0" w:color="auto"/>
    </w:rPr>
  </w:style>
  <w:style w:type="character" w:customStyle="1" w:styleId="0ZFunterstrichen">
    <w:name w:val="0_ZF_unterstrichen"/>
    <w:uiPriority w:val="1"/>
    <w:semiHidden/>
    <w:qFormat/>
    <w:rsid w:val="00AB2739"/>
    <w:rPr>
      <w:u w:val="single"/>
    </w:rPr>
  </w:style>
  <w:style w:type="paragraph" w:customStyle="1" w:styleId="01Fremdtextv0n0-oZZ">
    <w:name w:val="01_Fremdtext v0 n0 - oZZ"/>
    <w:basedOn w:val="01Fremdtext"/>
    <w:semiHidden/>
    <w:qFormat/>
    <w:rsid w:val="00AB2739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AB2739"/>
    <w:pPr>
      <w:jc w:val="center"/>
    </w:pPr>
  </w:style>
  <w:style w:type="paragraph" w:customStyle="1" w:styleId="02AufgabeTextAufzStrich05">
    <w:name w:val="02_Aufgabe Text_Aufz_Strich 0/5"/>
    <w:qFormat/>
    <w:rsid w:val="00AB2739"/>
    <w:pPr>
      <w:numPr>
        <w:numId w:val="12"/>
      </w:numPr>
      <w:suppressLineNumbers/>
      <w:suppressAutoHyphens/>
      <w:spacing w:line="240" w:lineRule="atLeast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KopfKolumnentitel0">
    <w:name w:val="09_Kopf_Kolumnentitel"/>
    <w:link w:val="09KopfKolumnentitelZchn"/>
    <w:semiHidden/>
    <w:qFormat/>
    <w:rsid w:val="00AB2739"/>
    <w:pPr>
      <w:spacing w:line="220" w:lineRule="exact"/>
      <w:ind w:left="227"/>
    </w:pPr>
    <w:rPr>
      <w:rFonts w:ascii="Arial" w:hAnsi="Arial"/>
      <w:sz w:val="16"/>
      <w:szCs w:val="16"/>
    </w:rPr>
  </w:style>
  <w:style w:type="paragraph" w:customStyle="1" w:styleId="09KopfKV0">
    <w:name w:val="09_Kopf_KV"/>
    <w:semiHidden/>
    <w:rsid w:val="00AB2739"/>
    <w:pPr>
      <w:tabs>
        <w:tab w:val="left" w:pos="1065"/>
        <w:tab w:val="right" w:pos="2380"/>
      </w:tabs>
      <w:spacing w:line="220" w:lineRule="exact"/>
      <w:ind w:left="227"/>
    </w:pPr>
    <w:rPr>
      <w:rFonts w:ascii="Arial" w:hAnsi="Arial" w:cs="Arial"/>
      <w:b/>
      <w:color w:val="FFFFFF"/>
      <w:sz w:val="22"/>
      <w:szCs w:val="18"/>
    </w:rPr>
  </w:style>
  <w:style w:type="paragraph" w:customStyle="1" w:styleId="05Fussnotenlinie">
    <w:name w:val="05_Fussnotenlinie"/>
    <w:semiHidden/>
    <w:qFormat/>
    <w:rsid w:val="00AB2739"/>
    <w:pPr>
      <w:widowControl w:val="0"/>
      <w:suppressLineNumbers/>
      <w:tabs>
        <w:tab w:val="left" w:pos="2410"/>
      </w:tabs>
      <w:spacing w:before="120"/>
    </w:pPr>
    <w:rPr>
      <w:rFonts w:eastAsia="SimSu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976219"/>
    <w:pPr>
      <w:ind w:left="284" w:hanging="284"/>
    </w:pPr>
  </w:style>
  <w:style w:type="paragraph" w:styleId="berarbeitung">
    <w:name w:val="Revision"/>
    <w:hidden/>
    <w:uiPriority w:val="99"/>
    <w:semiHidden/>
    <w:rsid w:val="00AB2739"/>
    <w:rPr>
      <w:sz w:val="24"/>
      <w:szCs w:val="24"/>
      <w:lang w:eastAsia="en-US"/>
    </w:rPr>
  </w:style>
  <w:style w:type="paragraph" w:customStyle="1" w:styleId="02AufgabeTextv0n0hg05">
    <w:name w:val="02_Aufgabe Text v0 n0 hg 0/5"/>
    <w:basedOn w:val="02AufgabeTextv0n0"/>
    <w:semiHidden/>
    <w:qFormat/>
    <w:rsid w:val="00AB2739"/>
    <w:pPr>
      <w:tabs>
        <w:tab w:val="left" w:pos="567"/>
      </w:tabs>
      <w:ind w:left="284" w:hanging="284"/>
    </w:pPr>
  </w:style>
  <w:style w:type="paragraph" w:customStyle="1" w:styleId="09FussText">
    <w:name w:val="09_Fuss_Text"/>
    <w:semiHidden/>
    <w:qFormat/>
    <w:rsid w:val="00AB2739"/>
    <w:pPr>
      <w:widowControl w:val="0"/>
      <w:suppressLineNumbers/>
      <w:spacing w:before="10" w:line="120" w:lineRule="exact"/>
      <w:contextualSpacing/>
    </w:pPr>
    <w:rPr>
      <w:rFonts w:ascii="Arial" w:hAnsi="Arial" w:cs="Arial"/>
      <w:sz w:val="10"/>
      <w:szCs w:val="10"/>
    </w:rPr>
  </w:style>
  <w:style w:type="paragraph" w:customStyle="1" w:styleId="01Fremdtextv0n0-mZZ-Rahmen">
    <w:name w:val="01_Fremdtext v0 n0 - mZZ - Rahmen"/>
    <w:basedOn w:val="01Fremdtextv0n0-oZZ"/>
    <w:semiHidden/>
    <w:qFormat/>
    <w:rsid w:val="0072477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AB2739"/>
    <w:rPr>
      <w:vertAlign w:val="superscript"/>
    </w:rPr>
  </w:style>
  <w:style w:type="paragraph" w:customStyle="1" w:styleId="02AufgabeSchreibzeilenoText">
    <w:name w:val="02_Aufgabe_Schreibzeilen oText"/>
    <w:qFormat/>
    <w:rsid w:val="00AB2739"/>
    <w:pPr>
      <w:suppressLineNumbers/>
      <w:tabs>
        <w:tab w:val="right" w:pos="9072"/>
      </w:tabs>
      <w:spacing w:before="220" w:line="271" w:lineRule="auto"/>
    </w:pPr>
    <w:rPr>
      <w:rFonts w:eastAsia="Times New Roman"/>
      <w:sz w:val="18"/>
      <w:szCs w:val="22"/>
      <w:u w:val="single"/>
    </w:rPr>
  </w:style>
  <w:style w:type="paragraph" w:customStyle="1" w:styleId="05Fussnotentext">
    <w:name w:val="05_Fussnotentext"/>
    <w:basedOn w:val="05QuelleBU"/>
    <w:semiHidden/>
    <w:qFormat/>
    <w:rsid w:val="00AB2739"/>
    <w:pPr>
      <w:ind w:left="113" w:hanging="113"/>
    </w:pPr>
  </w:style>
  <w:style w:type="paragraph" w:customStyle="1" w:styleId="03Schuelerbeispiel">
    <w:name w:val="03_Schuelerbeispiel"/>
    <w:semiHidden/>
    <w:qFormat/>
    <w:rsid w:val="00B257E0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Info">
    <w:name w:val="04_Infobox_Info"/>
    <w:semiHidden/>
    <w:qFormat/>
    <w:rsid w:val="00AB2739"/>
    <w:pPr>
      <w:keepNext/>
      <w:spacing w:before="40"/>
      <w:jc w:val="center"/>
    </w:pPr>
    <w:rPr>
      <w:rFonts w:ascii="Arial" w:eastAsia="SimSun" w:hAnsi="Arial"/>
      <w:b/>
      <w:color w:val="FFFFFF"/>
      <w:sz w:val="18"/>
      <w:szCs w:val="22"/>
      <w:lang w:eastAsia="zh-CN"/>
    </w:rPr>
  </w:style>
  <w:style w:type="paragraph" w:customStyle="1" w:styleId="04Infobox">
    <w:name w:val="04_Infobox_Ü"/>
    <w:next w:val="02AufgabeTextv0n0"/>
    <w:semiHidden/>
    <w:qFormat/>
    <w:rsid w:val="00AB2739"/>
    <w:pPr>
      <w:keepNext/>
      <w:spacing w:before="80" w:after="80" w:line="240" w:lineRule="exact"/>
    </w:pPr>
    <w:rPr>
      <w:rFonts w:ascii="Arial" w:eastAsia="SimSun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AB2739"/>
    <w:pPr>
      <w:widowControl w:val="0"/>
      <w:suppressLineNumbers/>
      <w:spacing w:line="120" w:lineRule="exact"/>
    </w:pPr>
    <w:rPr>
      <w:rFonts w:ascii="Arial" w:eastAsia="SimSun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AB2739"/>
    <w:pPr>
      <w:spacing w:before="120"/>
    </w:pPr>
  </w:style>
  <w:style w:type="character" w:customStyle="1" w:styleId="0ZFboldkursiv">
    <w:name w:val="0_ZF_bold/kursiv"/>
    <w:uiPriority w:val="1"/>
    <w:semiHidden/>
    <w:qFormat/>
    <w:rsid w:val="00AB2739"/>
    <w:rPr>
      <w:b/>
      <w:i/>
    </w:rPr>
  </w:style>
  <w:style w:type="paragraph" w:customStyle="1" w:styleId="09FussPaginarechts">
    <w:name w:val="09_Fuss_Pagina_rechts"/>
    <w:basedOn w:val="09FussPaginalinks"/>
    <w:semiHidden/>
    <w:qFormat/>
    <w:rsid w:val="00AB2739"/>
    <w:pPr>
      <w:jc w:val="right"/>
    </w:pPr>
  </w:style>
  <w:style w:type="paragraph" w:customStyle="1" w:styleId="01Fremdtextv0n0-oZZ-zentriert">
    <w:name w:val="01_Fremdtext v0 n0 - oZZ - zentriert"/>
    <w:basedOn w:val="01Fremdtextv0n0-oZZ"/>
    <w:semiHidden/>
    <w:qFormat/>
    <w:rsid w:val="00AB2739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AB2739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AB2739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AB2739"/>
    <w:pPr>
      <w:jc w:val="left"/>
    </w:pPr>
  </w:style>
  <w:style w:type="character" w:styleId="BesuchterHyperlink">
    <w:name w:val="FollowedHyperlink"/>
    <w:uiPriority w:val="99"/>
    <w:semiHidden/>
    <w:rsid w:val="00AB2739"/>
    <w:rPr>
      <w:color w:val="800080"/>
      <w:u w:val="single"/>
    </w:rPr>
  </w:style>
  <w:style w:type="paragraph" w:customStyle="1" w:styleId="0030912">
    <w:name w:val="00_Ü3 09/12"/>
    <w:basedOn w:val="02AufgabeTextv0n0"/>
    <w:qFormat/>
    <w:rsid w:val="00AB2739"/>
    <w:pPr>
      <w:spacing w:before="240" w:after="120"/>
    </w:pPr>
    <w:rPr>
      <w:b/>
    </w:rPr>
  </w:style>
  <w:style w:type="numbering" w:customStyle="1" w:styleId="KeineListe1">
    <w:name w:val="Keine Liste1"/>
    <w:next w:val="KeineListe"/>
    <w:uiPriority w:val="99"/>
    <w:semiHidden/>
    <w:unhideWhenUsed/>
    <w:rsid w:val="003C02D3"/>
  </w:style>
  <w:style w:type="paragraph" w:customStyle="1" w:styleId="03Autortextv0n0">
    <w:name w:val="03_Autortext v0 n0"/>
    <w:basedOn w:val="02AufgabeTextv0n0"/>
    <w:semiHidden/>
    <w:qFormat/>
    <w:rsid w:val="00AB2739"/>
    <w:rPr>
      <w:i/>
    </w:rPr>
  </w:style>
  <w:style w:type="paragraph" w:customStyle="1" w:styleId="04InfoboxTextv0n0">
    <w:name w:val="04_Infobox_Text v0 n0"/>
    <w:basedOn w:val="04InfoboxText"/>
    <w:semiHidden/>
    <w:qFormat/>
    <w:rsid w:val="00AB2739"/>
    <w:pPr>
      <w:spacing w:before="0" w:after="0"/>
    </w:pPr>
  </w:style>
  <w:style w:type="paragraph" w:customStyle="1" w:styleId="09KopfKolumnentitelfett">
    <w:name w:val="09_Kopf_Kolumnentitel_fett"/>
    <w:basedOn w:val="09KopfKolumnentitel0"/>
    <w:semiHidden/>
    <w:rsid w:val="00AB2739"/>
    <w:rPr>
      <w:b/>
    </w:rPr>
  </w:style>
  <w:style w:type="character" w:customStyle="1" w:styleId="09KopfKolumnentitelZchn">
    <w:name w:val="09_Kopf_Kolumnentitel Zchn"/>
    <w:link w:val="09KopfKolumnentitel0"/>
    <w:semiHidden/>
    <w:rsid w:val="00F15E21"/>
    <w:rPr>
      <w:rFonts w:ascii="Arial" w:hAnsi="Arial"/>
      <w:sz w:val="16"/>
      <w:szCs w:val="16"/>
    </w:rPr>
  </w:style>
  <w:style w:type="character" w:customStyle="1" w:styleId="0ZFDramensatz-Person">
    <w:name w:val="0_ZF_Dramensatz-Person"/>
    <w:uiPriority w:val="1"/>
    <w:semiHidden/>
    <w:qFormat/>
    <w:rsid w:val="00ED2578"/>
    <w:rPr>
      <w:rFonts w:ascii="Arial Fett" w:hAnsi="Arial Fett" w:cs="Arial"/>
      <w:b/>
      <w:caps/>
      <w:sz w:val="16"/>
      <w:szCs w:val="16"/>
    </w:rPr>
  </w:style>
  <w:style w:type="paragraph" w:customStyle="1" w:styleId="02AufgabemNrv18n0">
    <w:name w:val="02_Aufgabe mNr v18 n0"/>
    <w:basedOn w:val="02AufgabemNrv6n0"/>
    <w:link w:val="02AufgabemNrv18n0Zchn"/>
    <w:semiHidden/>
    <w:rsid w:val="00362AE3"/>
    <w:pPr>
      <w:tabs>
        <w:tab w:val="clear" w:pos="284"/>
        <w:tab w:val="clear" w:pos="9072"/>
        <w:tab w:val="left" w:pos="283"/>
        <w:tab w:val="right" w:pos="9071"/>
      </w:tabs>
      <w:spacing w:before="360"/>
    </w:pPr>
    <w:rPr>
      <w:lang w:val="x-none"/>
    </w:rPr>
  </w:style>
  <w:style w:type="numbering" w:customStyle="1" w:styleId="ListeneueKV">
    <w:name w:val="Liste_neue_KV"/>
    <w:uiPriority w:val="99"/>
    <w:rsid w:val="000B263C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semiHidden/>
    <w:qFormat/>
    <w:rsid w:val="00AB2739"/>
    <w:pPr>
      <w:spacing w:before="230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AB2739"/>
    <w:rPr>
      <w:spacing w:val="-2"/>
    </w:rPr>
  </w:style>
  <w:style w:type="paragraph" w:customStyle="1" w:styleId="04TabelleBewertungTextv0n2">
    <w:name w:val="04_Tabelle Bewertung Text v0 n2"/>
    <w:semiHidden/>
    <w:qFormat/>
    <w:rsid w:val="00AB2739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AB2739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AB2739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AB2739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AB2739"/>
    <w:pPr>
      <w:ind w:left="284" w:hanging="284"/>
    </w:pPr>
  </w:style>
  <w:style w:type="character" w:styleId="Endnotenzeichen">
    <w:name w:val="endnote reference"/>
    <w:uiPriority w:val="99"/>
    <w:semiHidden/>
    <w:rsid w:val="00AB2739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AB2739"/>
  </w:style>
  <w:style w:type="paragraph" w:styleId="Anrede">
    <w:name w:val="Salutation"/>
    <w:basedOn w:val="Standard"/>
    <w:next w:val="Standard"/>
    <w:link w:val="AnredeZchn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AnredeZchn">
    <w:name w:val="Anrede Zchn"/>
    <w:link w:val="Anrede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Aufzhlungszeichen">
    <w:name w:val="List Bullet"/>
    <w:basedOn w:val="Standard"/>
    <w:uiPriority w:val="99"/>
    <w:semiHidden/>
    <w:rsid w:val="00AB2739"/>
    <w:pPr>
      <w:numPr>
        <w:numId w:val="1"/>
      </w:numPr>
      <w:contextualSpacing/>
    </w:pPr>
  </w:style>
  <w:style w:type="paragraph" w:styleId="Aufzhlungszeichen2">
    <w:name w:val="List Bullet 2"/>
    <w:basedOn w:val="Standard"/>
    <w:uiPriority w:val="99"/>
    <w:semiHidden/>
    <w:rsid w:val="00AB2739"/>
    <w:pPr>
      <w:numPr>
        <w:numId w:val="2"/>
      </w:numPr>
      <w:contextualSpacing/>
    </w:pPr>
  </w:style>
  <w:style w:type="paragraph" w:styleId="Aufzhlungszeichen3">
    <w:name w:val="List Bullet 3"/>
    <w:basedOn w:val="Standard"/>
    <w:uiPriority w:val="99"/>
    <w:semiHidden/>
    <w:rsid w:val="00AB2739"/>
    <w:pPr>
      <w:numPr>
        <w:numId w:val="3"/>
      </w:numPr>
      <w:contextualSpacing/>
    </w:pPr>
  </w:style>
  <w:style w:type="paragraph" w:styleId="Aufzhlungszeichen4">
    <w:name w:val="List Bullet 4"/>
    <w:basedOn w:val="Standard"/>
    <w:uiPriority w:val="99"/>
    <w:semiHidden/>
    <w:rsid w:val="00AB2739"/>
    <w:pPr>
      <w:numPr>
        <w:numId w:val="4"/>
      </w:numPr>
      <w:contextualSpacing/>
    </w:pPr>
  </w:style>
  <w:style w:type="paragraph" w:styleId="Aufzhlungszeichen5">
    <w:name w:val="List Bullet 5"/>
    <w:basedOn w:val="Standard"/>
    <w:uiPriority w:val="99"/>
    <w:semiHidden/>
    <w:rsid w:val="00AB2739"/>
    <w:pPr>
      <w:numPr>
        <w:numId w:val="5"/>
      </w:numPr>
      <w:contextualSpacing/>
    </w:pPr>
  </w:style>
  <w:style w:type="paragraph" w:styleId="Beschriftung">
    <w:name w:val="caption"/>
    <w:basedOn w:val="Standard"/>
    <w:next w:val="Standard"/>
    <w:uiPriority w:val="35"/>
    <w:semiHidden/>
    <w:qFormat/>
    <w:rsid w:val="00AB2739"/>
    <w:rPr>
      <w:b/>
      <w:bCs/>
    </w:rPr>
  </w:style>
  <w:style w:type="paragraph" w:styleId="Blocktext">
    <w:name w:val="Block Text"/>
    <w:basedOn w:val="Standard"/>
    <w:uiPriority w:val="99"/>
    <w:semiHidden/>
    <w:rsid w:val="00AB2739"/>
    <w:pPr>
      <w:spacing w:after="120"/>
      <w:ind w:left="1440" w:right="1440"/>
    </w:pPr>
  </w:style>
  <w:style w:type="paragraph" w:styleId="Datum">
    <w:name w:val="Date"/>
    <w:basedOn w:val="Standard"/>
    <w:next w:val="Standard"/>
    <w:link w:val="DatumZchn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DatumZchn">
    <w:name w:val="Datum Zchn"/>
    <w:link w:val="Datum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Dokumentstruktur">
    <w:name w:val="Document Map"/>
    <w:basedOn w:val="Standard"/>
    <w:link w:val="DokumentstrukturZchn"/>
    <w:uiPriority w:val="99"/>
    <w:semiHidden/>
    <w:rsid w:val="00AB2739"/>
    <w:rPr>
      <w:rFonts w:ascii="Tahoma" w:hAnsi="Tahoma"/>
      <w:sz w:val="16"/>
      <w:szCs w:val="16"/>
      <w:lang w:val="x-none" w:eastAsia="x-none"/>
    </w:rPr>
  </w:style>
  <w:style w:type="character" w:customStyle="1" w:styleId="DokumentstrukturZchn">
    <w:name w:val="Dokumentstruktur Zchn"/>
    <w:link w:val="Dokumentstruktur"/>
    <w:uiPriority w:val="99"/>
    <w:semiHidden/>
    <w:rsid w:val="00F15E21"/>
    <w:rPr>
      <w:rFonts w:ascii="Tahoma" w:hAnsi="Tahoma"/>
      <w:sz w:val="16"/>
      <w:szCs w:val="16"/>
      <w:lang w:val="x-none" w:eastAsia="x-none"/>
    </w:rPr>
  </w:style>
  <w:style w:type="paragraph" w:styleId="Endnotentext">
    <w:name w:val="endnote text"/>
    <w:basedOn w:val="Standard"/>
    <w:link w:val="EndnotentextZchn"/>
    <w:uiPriority w:val="99"/>
    <w:semiHidden/>
    <w:rsid w:val="00AB2739"/>
    <w:rPr>
      <w:rFonts w:ascii="Arial" w:hAnsi="Arial"/>
      <w:lang w:val="x-none" w:eastAsia="x-none"/>
    </w:rPr>
  </w:style>
  <w:style w:type="character" w:customStyle="1" w:styleId="EndnotentextZchn">
    <w:name w:val="Endnotentext Zchn"/>
    <w:link w:val="Endnotentext"/>
    <w:uiPriority w:val="99"/>
    <w:semiHidden/>
    <w:rsid w:val="00F15E21"/>
    <w:rPr>
      <w:rFonts w:ascii="Arial" w:hAnsi="Arial"/>
      <w:lang w:val="x-none" w:eastAsia="x-none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Fu-EndnotenberschriftZchn">
    <w:name w:val="Fuß/-Endnotenüberschrift Zchn"/>
    <w:link w:val="Fu-Endnotenberschrift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Funotentext">
    <w:name w:val="footnote text"/>
    <w:basedOn w:val="Standard"/>
    <w:link w:val="FunotentextZchn"/>
    <w:uiPriority w:val="99"/>
    <w:semiHidden/>
    <w:rsid w:val="00AB2739"/>
    <w:rPr>
      <w:rFonts w:ascii="Arial" w:hAnsi="Arial"/>
      <w:lang w:val="x-none" w:eastAsia="x-none"/>
    </w:rPr>
  </w:style>
  <w:style w:type="character" w:customStyle="1" w:styleId="FunotentextZchn">
    <w:name w:val="Fußnotentext Zchn"/>
    <w:link w:val="Funotentext"/>
    <w:uiPriority w:val="99"/>
    <w:semiHidden/>
    <w:rsid w:val="00F15E21"/>
    <w:rPr>
      <w:rFonts w:ascii="Arial" w:hAnsi="Arial"/>
      <w:lang w:val="x-none" w:eastAsia="x-none"/>
    </w:rPr>
  </w:style>
  <w:style w:type="paragraph" w:styleId="Gruformel">
    <w:name w:val="Closing"/>
    <w:basedOn w:val="Standard"/>
    <w:link w:val="GruformelZchn"/>
    <w:uiPriority w:val="99"/>
    <w:semiHidden/>
    <w:rsid w:val="00AB2739"/>
    <w:pPr>
      <w:ind w:left="4252"/>
    </w:pPr>
    <w:rPr>
      <w:rFonts w:ascii="Arial" w:hAnsi="Arial"/>
      <w:sz w:val="18"/>
      <w:szCs w:val="18"/>
      <w:lang w:val="x-none" w:eastAsia="x-none"/>
    </w:rPr>
  </w:style>
  <w:style w:type="character" w:customStyle="1" w:styleId="GruformelZchn">
    <w:name w:val="Grußformel Zchn"/>
    <w:link w:val="Gruformel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HTMLAdresse">
    <w:name w:val="HTML Address"/>
    <w:basedOn w:val="Standard"/>
    <w:link w:val="HTMLAdresseZchn"/>
    <w:uiPriority w:val="99"/>
    <w:semiHidden/>
    <w:rsid w:val="00AB2739"/>
    <w:rPr>
      <w:rFonts w:ascii="Arial" w:hAnsi="Arial"/>
      <w:i/>
      <w:iCs/>
      <w:sz w:val="18"/>
      <w:szCs w:val="18"/>
      <w:lang w:val="x-none" w:eastAsia="x-none"/>
    </w:rPr>
  </w:style>
  <w:style w:type="character" w:customStyle="1" w:styleId="HTMLAdresseZchn">
    <w:name w:val="HTML Adresse Zchn"/>
    <w:link w:val="HTMLAdresse"/>
    <w:uiPriority w:val="99"/>
    <w:semiHidden/>
    <w:rsid w:val="00F15E21"/>
    <w:rPr>
      <w:rFonts w:ascii="Arial" w:hAnsi="Arial"/>
      <w:i/>
      <w:iCs/>
      <w:sz w:val="18"/>
      <w:szCs w:val="18"/>
      <w:lang w:val="x-none" w:eastAsia="x-none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AB2739"/>
    <w:rPr>
      <w:rFonts w:ascii="Courier New" w:hAnsi="Courier New"/>
      <w:lang w:val="x-none" w:eastAsia="x-none"/>
    </w:rPr>
  </w:style>
  <w:style w:type="character" w:customStyle="1" w:styleId="HTMLVorformatiertZchn">
    <w:name w:val="HTML Vorformatiert Zchn"/>
    <w:link w:val="HTMLVorformatiert"/>
    <w:uiPriority w:val="99"/>
    <w:semiHidden/>
    <w:rsid w:val="00F15E21"/>
    <w:rPr>
      <w:rFonts w:ascii="Courier New" w:hAnsi="Courier New"/>
      <w:lang w:val="x-none" w:eastAsia="x-none"/>
    </w:rPr>
  </w:style>
  <w:style w:type="paragraph" w:styleId="Index1">
    <w:name w:val="index 1"/>
    <w:basedOn w:val="Standard"/>
    <w:next w:val="Standard"/>
    <w:autoRedefine/>
    <w:uiPriority w:val="99"/>
    <w:semiHidden/>
    <w:rsid w:val="00AB2739"/>
    <w:pPr>
      <w:ind w:left="180" w:hanging="180"/>
    </w:pPr>
  </w:style>
  <w:style w:type="paragraph" w:styleId="Index2">
    <w:name w:val="index 2"/>
    <w:basedOn w:val="Standard"/>
    <w:next w:val="Standard"/>
    <w:autoRedefine/>
    <w:uiPriority w:val="99"/>
    <w:semiHidden/>
    <w:rsid w:val="00AB2739"/>
    <w:pPr>
      <w:ind w:left="360" w:hanging="180"/>
    </w:pPr>
  </w:style>
  <w:style w:type="paragraph" w:styleId="Index3">
    <w:name w:val="index 3"/>
    <w:basedOn w:val="Standard"/>
    <w:next w:val="Standard"/>
    <w:autoRedefine/>
    <w:uiPriority w:val="99"/>
    <w:semiHidden/>
    <w:rsid w:val="00AB2739"/>
    <w:pPr>
      <w:ind w:left="540" w:hanging="180"/>
    </w:pPr>
  </w:style>
  <w:style w:type="paragraph" w:styleId="Index4">
    <w:name w:val="index 4"/>
    <w:basedOn w:val="Standard"/>
    <w:next w:val="Standard"/>
    <w:autoRedefine/>
    <w:uiPriority w:val="99"/>
    <w:semiHidden/>
    <w:rsid w:val="00AB2739"/>
    <w:pPr>
      <w:ind w:left="720" w:hanging="180"/>
    </w:pPr>
  </w:style>
  <w:style w:type="paragraph" w:styleId="Index5">
    <w:name w:val="index 5"/>
    <w:basedOn w:val="Standard"/>
    <w:next w:val="Standard"/>
    <w:autoRedefine/>
    <w:uiPriority w:val="99"/>
    <w:semiHidden/>
    <w:rsid w:val="00AB2739"/>
    <w:pPr>
      <w:ind w:left="900" w:hanging="180"/>
    </w:pPr>
  </w:style>
  <w:style w:type="paragraph" w:styleId="Index6">
    <w:name w:val="index 6"/>
    <w:basedOn w:val="Standard"/>
    <w:next w:val="Standard"/>
    <w:autoRedefine/>
    <w:uiPriority w:val="99"/>
    <w:semiHidden/>
    <w:rsid w:val="00AB2739"/>
    <w:pPr>
      <w:ind w:left="1080" w:hanging="180"/>
    </w:pPr>
  </w:style>
  <w:style w:type="paragraph" w:styleId="Index7">
    <w:name w:val="index 7"/>
    <w:basedOn w:val="Standard"/>
    <w:next w:val="Standard"/>
    <w:autoRedefine/>
    <w:uiPriority w:val="99"/>
    <w:semiHidden/>
    <w:rsid w:val="00AB2739"/>
    <w:pPr>
      <w:ind w:left="1260" w:hanging="180"/>
    </w:pPr>
  </w:style>
  <w:style w:type="paragraph" w:styleId="Index8">
    <w:name w:val="index 8"/>
    <w:basedOn w:val="Standard"/>
    <w:next w:val="Standard"/>
    <w:autoRedefine/>
    <w:uiPriority w:val="99"/>
    <w:semiHidden/>
    <w:rsid w:val="00AB2739"/>
    <w:pPr>
      <w:ind w:left="1440" w:hanging="180"/>
    </w:pPr>
  </w:style>
  <w:style w:type="paragraph" w:styleId="Index9">
    <w:name w:val="index 9"/>
    <w:basedOn w:val="Standard"/>
    <w:next w:val="Standard"/>
    <w:autoRedefine/>
    <w:uiPriority w:val="99"/>
    <w:semiHidden/>
    <w:rsid w:val="00AB2739"/>
    <w:pPr>
      <w:ind w:left="1620" w:hanging="180"/>
    </w:pPr>
  </w:style>
  <w:style w:type="paragraph" w:styleId="Indexberschrift">
    <w:name w:val="index heading"/>
    <w:basedOn w:val="Standard"/>
    <w:next w:val="Index1"/>
    <w:uiPriority w:val="99"/>
    <w:semiHidden/>
    <w:rsid w:val="00AB2739"/>
    <w:rPr>
      <w:rFonts w:ascii="Cambria" w:eastAsia="Times New Roman" w:hAnsi="Cambria"/>
      <w:b/>
      <w:bCs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AB2739"/>
    <w:pPr>
      <w:outlineLvl w:val="9"/>
    </w:pPr>
  </w:style>
  <w:style w:type="character" w:customStyle="1" w:styleId="02AufgabemNrv6n0Zchn">
    <w:name w:val="02_Aufgabe mNr v6 n0 Zchn"/>
    <w:link w:val="02AufgabemNrv6n0"/>
    <w:semiHidden/>
    <w:rsid w:val="00F15E21"/>
    <w:rPr>
      <w:rFonts w:ascii="Arial" w:eastAsia="SimSun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semiHidden/>
    <w:rsid w:val="00F15E21"/>
    <w:rPr>
      <w:rFonts w:ascii="Arial" w:eastAsia="SimSun" w:hAnsi="Arial"/>
      <w:spacing w:val="1"/>
      <w:sz w:val="18"/>
      <w:lang w:val="x-none" w:eastAsia="zh-CN"/>
    </w:rPr>
  </w:style>
  <w:style w:type="paragraph" w:styleId="Liste2">
    <w:name w:val="List 2"/>
    <w:basedOn w:val="Standard"/>
    <w:uiPriority w:val="99"/>
    <w:semiHidden/>
    <w:rsid w:val="00AB2739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rsid w:val="00AB2739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rsid w:val="00AB2739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rsid w:val="00AB2739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rsid w:val="00AB2739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rsid w:val="00AB2739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rsid w:val="00AB2739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rsid w:val="00AB2739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rsid w:val="00AB2739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rsid w:val="00AB2739"/>
    <w:pPr>
      <w:numPr>
        <w:numId w:val="6"/>
      </w:numPr>
      <w:contextualSpacing/>
    </w:pPr>
  </w:style>
  <w:style w:type="paragraph" w:styleId="Listennummer2">
    <w:name w:val="List Number 2"/>
    <w:basedOn w:val="Standard"/>
    <w:uiPriority w:val="99"/>
    <w:semiHidden/>
    <w:rsid w:val="00AB2739"/>
    <w:pPr>
      <w:numPr>
        <w:numId w:val="7"/>
      </w:numPr>
      <w:contextualSpacing/>
    </w:pPr>
  </w:style>
  <w:style w:type="paragraph" w:styleId="Listennummer3">
    <w:name w:val="List Number 3"/>
    <w:basedOn w:val="Standard"/>
    <w:uiPriority w:val="99"/>
    <w:semiHidden/>
    <w:rsid w:val="00AB2739"/>
    <w:pPr>
      <w:numPr>
        <w:numId w:val="8"/>
      </w:numPr>
      <w:contextualSpacing/>
    </w:pPr>
  </w:style>
  <w:style w:type="paragraph" w:styleId="Listennummer4">
    <w:name w:val="List Number 4"/>
    <w:basedOn w:val="Standard"/>
    <w:uiPriority w:val="99"/>
    <w:semiHidden/>
    <w:rsid w:val="00AB2739"/>
    <w:pPr>
      <w:numPr>
        <w:numId w:val="9"/>
      </w:numPr>
      <w:contextualSpacing/>
    </w:pPr>
  </w:style>
  <w:style w:type="paragraph" w:styleId="Listennummer5">
    <w:name w:val="List Number 5"/>
    <w:basedOn w:val="Standard"/>
    <w:uiPriority w:val="99"/>
    <w:semiHidden/>
    <w:rsid w:val="00AB2739"/>
    <w:pPr>
      <w:numPr>
        <w:numId w:val="10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rsid w:val="00AB2739"/>
  </w:style>
  <w:style w:type="paragraph" w:styleId="Makrotext">
    <w:name w:val="macro"/>
    <w:link w:val="MakrotextZchn"/>
    <w:uiPriority w:val="99"/>
    <w:semiHidden/>
    <w:rsid w:val="00AB2739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hAnsi="Courier New" w:cs="Courier New"/>
    </w:rPr>
  </w:style>
  <w:style w:type="character" w:customStyle="1" w:styleId="MakrotextZchn">
    <w:name w:val="Makrotext Zchn"/>
    <w:link w:val="Makrotext"/>
    <w:uiPriority w:val="99"/>
    <w:semiHidden/>
    <w:rsid w:val="00F15E21"/>
    <w:rPr>
      <w:rFonts w:ascii="Courier New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AB2739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  <w:lang w:val="x-none" w:eastAsia="x-none"/>
    </w:rPr>
  </w:style>
  <w:style w:type="character" w:customStyle="1" w:styleId="NachrichtenkopfZchn">
    <w:name w:val="Nachrichtenkopf Zchn"/>
    <w:link w:val="Nachrichtenkopf"/>
    <w:uiPriority w:val="99"/>
    <w:semiHidden/>
    <w:rsid w:val="00F15E21"/>
    <w:rPr>
      <w:rFonts w:ascii="Cambria" w:eastAsia="Times New Roman" w:hAnsi="Cambria"/>
      <w:sz w:val="24"/>
      <w:szCs w:val="24"/>
      <w:shd w:val="pct20" w:color="auto" w:fill="auto"/>
      <w:lang w:val="x-none" w:eastAsia="x-none"/>
    </w:rPr>
  </w:style>
  <w:style w:type="paragraph" w:styleId="NurText">
    <w:name w:val="Plain Text"/>
    <w:basedOn w:val="Standard"/>
    <w:link w:val="NurTextZchn"/>
    <w:uiPriority w:val="99"/>
    <w:semiHidden/>
    <w:rsid w:val="00AB2739"/>
    <w:rPr>
      <w:rFonts w:ascii="Courier New" w:hAnsi="Courier New"/>
      <w:lang w:val="x-none" w:eastAsia="x-none"/>
    </w:rPr>
  </w:style>
  <w:style w:type="character" w:customStyle="1" w:styleId="NurTextZchn">
    <w:name w:val="Nur Text Zchn"/>
    <w:link w:val="NurText"/>
    <w:uiPriority w:val="99"/>
    <w:semiHidden/>
    <w:rsid w:val="00F15E21"/>
    <w:rPr>
      <w:rFonts w:ascii="Courier New" w:hAnsi="Courier New"/>
      <w:lang w:val="x-none" w:eastAsia="x-none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AB2739"/>
    <w:pPr>
      <w:ind w:left="180" w:hanging="180"/>
    </w:pPr>
  </w:style>
  <w:style w:type="table" w:customStyle="1" w:styleId="Tabellenraster1">
    <w:name w:val="Tabellenraster1"/>
    <w:basedOn w:val="NormaleTabelle"/>
    <w:next w:val="Tabellenraster"/>
    <w:uiPriority w:val="39"/>
    <w:rsid w:val="003C02D3"/>
    <w:rPr>
      <w:rFonts w:eastAsia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AB2739"/>
    <w:pPr>
      <w:ind w:left="708"/>
    </w:pPr>
  </w:style>
  <w:style w:type="paragraph" w:styleId="Textkrper">
    <w:name w:val="Body Text"/>
    <w:basedOn w:val="Standard"/>
    <w:link w:val="TextkrperZchn"/>
    <w:uiPriority w:val="99"/>
    <w:semiHidden/>
    <w:rsid w:val="00AB2739"/>
    <w:pPr>
      <w:spacing w:after="120"/>
    </w:pPr>
    <w:rPr>
      <w:rFonts w:ascii="Arial" w:hAnsi="Arial"/>
      <w:sz w:val="18"/>
      <w:szCs w:val="18"/>
      <w:lang w:val="x-none" w:eastAsia="x-none"/>
    </w:rPr>
  </w:style>
  <w:style w:type="character" w:customStyle="1" w:styleId="TextkrperZchn">
    <w:name w:val="Textkörper Zchn"/>
    <w:link w:val="Textkrper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2">
    <w:name w:val="Body Text 2"/>
    <w:basedOn w:val="Standard"/>
    <w:link w:val="Textkrper2Zchn"/>
    <w:uiPriority w:val="99"/>
    <w:semiHidden/>
    <w:rsid w:val="00AB2739"/>
    <w:pPr>
      <w:spacing w:after="120" w:line="480" w:lineRule="auto"/>
    </w:pPr>
    <w:rPr>
      <w:rFonts w:ascii="Arial" w:hAnsi="Arial"/>
      <w:sz w:val="18"/>
      <w:szCs w:val="18"/>
      <w:lang w:val="x-none" w:eastAsia="x-none"/>
    </w:rPr>
  </w:style>
  <w:style w:type="character" w:customStyle="1" w:styleId="Textkrper2Zchn">
    <w:name w:val="Textkörper 2 Zchn"/>
    <w:link w:val="Textkrper2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3">
    <w:name w:val="Body Text 3"/>
    <w:basedOn w:val="Standard"/>
    <w:link w:val="Textkrper3Zchn"/>
    <w:uiPriority w:val="99"/>
    <w:semiHidden/>
    <w:rsid w:val="00AB2739"/>
    <w:pPr>
      <w:spacing w:after="120"/>
    </w:pPr>
    <w:rPr>
      <w:rFonts w:ascii="Arial" w:hAnsi="Arial"/>
      <w:sz w:val="16"/>
      <w:szCs w:val="16"/>
      <w:lang w:val="x-none" w:eastAsia="x-none"/>
    </w:rPr>
  </w:style>
  <w:style w:type="character" w:customStyle="1" w:styleId="Textkrper3Zchn">
    <w:name w:val="Textkörper 3 Zchn"/>
    <w:link w:val="Textkrper3"/>
    <w:uiPriority w:val="99"/>
    <w:semiHidden/>
    <w:rsid w:val="00F15E21"/>
    <w:rPr>
      <w:rFonts w:ascii="Arial" w:hAnsi="Arial"/>
      <w:sz w:val="16"/>
      <w:szCs w:val="16"/>
      <w:lang w:val="x-none" w:eastAsia="x-none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AB2739"/>
    <w:pPr>
      <w:spacing w:after="120" w:line="480" w:lineRule="auto"/>
      <w:ind w:left="283"/>
    </w:pPr>
    <w:rPr>
      <w:rFonts w:ascii="Arial" w:hAnsi="Arial"/>
      <w:sz w:val="18"/>
      <w:szCs w:val="18"/>
      <w:lang w:val="x-none" w:eastAsia="x-none"/>
    </w:rPr>
  </w:style>
  <w:style w:type="character" w:customStyle="1" w:styleId="Textkrper-Einzug2Zchn">
    <w:name w:val="Textkörper-Einzug 2 Zchn"/>
    <w:link w:val="Textkrper-Einzug2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AB2739"/>
    <w:pPr>
      <w:spacing w:after="120"/>
      <w:ind w:left="283"/>
    </w:pPr>
    <w:rPr>
      <w:rFonts w:ascii="Arial" w:hAnsi="Arial"/>
      <w:sz w:val="16"/>
      <w:szCs w:val="16"/>
      <w:lang w:val="x-none" w:eastAsia="x-none"/>
    </w:rPr>
  </w:style>
  <w:style w:type="character" w:customStyle="1" w:styleId="Textkrper-Einzug3Zchn">
    <w:name w:val="Textkörper-Einzug 3 Zchn"/>
    <w:link w:val="Textkrper-Einzug3"/>
    <w:uiPriority w:val="99"/>
    <w:semiHidden/>
    <w:rsid w:val="00F15E21"/>
    <w:rPr>
      <w:rFonts w:ascii="Arial" w:hAnsi="Arial"/>
      <w:sz w:val="16"/>
      <w:szCs w:val="16"/>
      <w:lang w:val="x-none" w:eastAsia="x-none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AB2739"/>
    <w:pPr>
      <w:ind w:firstLine="210"/>
    </w:pPr>
  </w:style>
  <w:style w:type="character" w:customStyle="1" w:styleId="Textkrper-ErstzeileneinzugZchn">
    <w:name w:val="Textkörper-Erstzeileneinzug Zchn"/>
    <w:link w:val="Textkrper-Erstzeileneinzug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AB2739"/>
    <w:pPr>
      <w:spacing w:after="120"/>
      <w:ind w:left="283"/>
    </w:pPr>
    <w:rPr>
      <w:rFonts w:ascii="Arial" w:hAnsi="Arial"/>
      <w:sz w:val="18"/>
      <w:szCs w:val="18"/>
      <w:lang w:val="x-none" w:eastAsia="x-none"/>
    </w:rPr>
  </w:style>
  <w:style w:type="character" w:customStyle="1" w:styleId="Textkrper-ZeileneinzugZchn">
    <w:name w:val="Textkörper-Zeileneinzug Zchn"/>
    <w:link w:val="Textkrper-Zeileneinzug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AB2739"/>
    <w:pPr>
      <w:ind w:firstLine="210"/>
    </w:pPr>
  </w:style>
  <w:style w:type="character" w:customStyle="1" w:styleId="Textkrper-Erstzeileneinzug2Zchn">
    <w:name w:val="Textkörper-Erstzeileneinzug 2 Zchn"/>
    <w:link w:val="Textkrper-Erstzeileneinzug2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Umschlagabsenderadresse">
    <w:name w:val="envelope return"/>
    <w:basedOn w:val="Standard"/>
    <w:uiPriority w:val="99"/>
    <w:semiHidden/>
    <w:rsid w:val="00AB2739"/>
    <w:rPr>
      <w:rFonts w:ascii="Cambria" w:eastAsia="Times New Roman" w:hAnsi="Cambria"/>
    </w:rPr>
  </w:style>
  <w:style w:type="paragraph" w:styleId="Umschlagadresse">
    <w:name w:val="envelope address"/>
    <w:basedOn w:val="Standard"/>
    <w:uiPriority w:val="99"/>
    <w:semiHidden/>
    <w:rsid w:val="00AB2739"/>
    <w:pPr>
      <w:framePr w:w="4320" w:h="2160" w:hRule="exact" w:hSpace="141" w:wrap="auto" w:hAnchor="page" w:xAlign="center" w:yAlign="bottom"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AB2739"/>
  </w:style>
  <w:style w:type="paragraph" w:styleId="Verzeichnis2">
    <w:name w:val="toc 2"/>
    <w:basedOn w:val="Standard"/>
    <w:next w:val="Standard"/>
    <w:autoRedefine/>
    <w:uiPriority w:val="39"/>
    <w:semiHidden/>
    <w:rsid w:val="00AB2739"/>
    <w:pPr>
      <w:ind w:left="180"/>
    </w:pPr>
  </w:style>
  <w:style w:type="paragraph" w:styleId="Verzeichnis3">
    <w:name w:val="toc 3"/>
    <w:basedOn w:val="Standard"/>
    <w:next w:val="Standard"/>
    <w:autoRedefine/>
    <w:uiPriority w:val="39"/>
    <w:semiHidden/>
    <w:rsid w:val="00AB2739"/>
    <w:pPr>
      <w:ind w:left="360"/>
    </w:pPr>
  </w:style>
  <w:style w:type="paragraph" w:styleId="Verzeichnis4">
    <w:name w:val="toc 4"/>
    <w:basedOn w:val="Standard"/>
    <w:next w:val="Standard"/>
    <w:autoRedefine/>
    <w:uiPriority w:val="39"/>
    <w:semiHidden/>
    <w:rsid w:val="00AB2739"/>
    <w:pPr>
      <w:ind w:left="540"/>
    </w:pPr>
  </w:style>
  <w:style w:type="paragraph" w:styleId="Verzeichnis5">
    <w:name w:val="toc 5"/>
    <w:basedOn w:val="Standard"/>
    <w:next w:val="Standard"/>
    <w:autoRedefine/>
    <w:uiPriority w:val="39"/>
    <w:semiHidden/>
    <w:rsid w:val="00AB2739"/>
    <w:pPr>
      <w:ind w:left="720"/>
    </w:pPr>
  </w:style>
  <w:style w:type="paragraph" w:styleId="Verzeichnis6">
    <w:name w:val="toc 6"/>
    <w:basedOn w:val="Standard"/>
    <w:next w:val="Standard"/>
    <w:autoRedefine/>
    <w:uiPriority w:val="39"/>
    <w:semiHidden/>
    <w:rsid w:val="00AB2739"/>
    <w:pPr>
      <w:ind w:left="900"/>
    </w:pPr>
  </w:style>
  <w:style w:type="paragraph" w:styleId="Verzeichnis7">
    <w:name w:val="toc 7"/>
    <w:basedOn w:val="Standard"/>
    <w:next w:val="Standard"/>
    <w:autoRedefine/>
    <w:uiPriority w:val="39"/>
    <w:semiHidden/>
    <w:rsid w:val="00AB2739"/>
    <w:pPr>
      <w:ind w:left="1080"/>
    </w:pPr>
  </w:style>
  <w:style w:type="paragraph" w:styleId="Verzeichnis8">
    <w:name w:val="toc 8"/>
    <w:basedOn w:val="Standard"/>
    <w:next w:val="Standard"/>
    <w:autoRedefine/>
    <w:uiPriority w:val="39"/>
    <w:semiHidden/>
    <w:rsid w:val="00AB2739"/>
    <w:pPr>
      <w:ind w:left="1260"/>
    </w:pPr>
  </w:style>
  <w:style w:type="paragraph" w:styleId="Verzeichnis9">
    <w:name w:val="toc 9"/>
    <w:basedOn w:val="Standard"/>
    <w:next w:val="Standard"/>
    <w:autoRedefine/>
    <w:uiPriority w:val="39"/>
    <w:semiHidden/>
    <w:rsid w:val="00AB2739"/>
    <w:pPr>
      <w:ind w:left="1440"/>
    </w:pPr>
  </w:style>
  <w:style w:type="paragraph" w:customStyle="1" w:styleId="09Fusslogo">
    <w:name w:val="09_Fuss_logo"/>
    <w:basedOn w:val="09FussText"/>
    <w:semiHidden/>
    <w:qFormat/>
    <w:rsid w:val="00AB2739"/>
    <w:pPr>
      <w:spacing w:before="40" w:line="240" w:lineRule="auto"/>
    </w:pPr>
  </w:style>
  <w:style w:type="paragraph" w:styleId="Sprechblasentext">
    <w:name w:val="Balloon Text"/>
    <w:basedOn w:val="Standard"/>
    <w:link w:val="SprechblasentextZchn"/>
    <w:uiPriority w:val="99"/>
    <w:semiHidden/>
    <w:rsid w:val="00E548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15E21"/>
    <w:rPr>
      <w:rFonts w:ascii="Tahoma" w:hAnsi="Tahoma" w:cs="Tahoma"/>
      <w:sz w:val="16"/>
      <w:szCs w:val="16"/>
      <w:lang w:eastAsia="en-US"/>
    </w:rPr>
  </w:style>
  <w:style w:type="character" w:styleId="Kommentarzeichen">
    <w:name w:val="annotation reference"/>
    <w:semiHidden/>
    <w:rsid w:val="00E548FB"/>
    <w:rPr>
      <w:sz w:val="16"/>
      <w:szCs w:val="16"/>
    </w:rPr>
  </w:style>
  <w:style w:type="paragraph" w:styleId="Kommentartext">
    <w:name w:val="annotation text"/>
    <w:basedOn w:val="Standard"/>
    <w:link w:val="KommentartextZchn"/>
    <w:semiHidden/>
    <w:rsid w:val="00E548FB"/>
    <w:pPr>
      <w:spacing w:after="200"/>
    </w:pPr>
    <w:rPr>
      <w:rFonts w:ascii="Calibri" w:hAnsi="Calibri"/>
    </w:rPr>
  </w:style>
  <w:style w:type="character" w:customStyle="1" w:styleId="KommentartextZchn">
    <w:name w:val="Kommentartext Zchn"/>
    <w:link w:val="Kommentartext"/>
    <w:semiHidden/>
    <w:rsid w:val="00F15E21"/>
    <w:rPr>
      <w:rFonts w:ascii="Calibri" w:hAnsi="Calibri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rsid w:val="00E548FB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F15E21"/>
    <w:rPr>
      <w:rFonts w:ascii="Calibri" w:hAnsi="Calibri"/>
      <w:b/>
      <w:bCs/>
      <w:lang w:eastAsia="en-US"/>
    </w:rPr>
  </w:style>
  <w:style w:type="table" w:customStyle="1" w:styleId="Tabellenraster2">
    <w:name w:val="Tabellenraster2"/>
    <w:basedOn w:val="NormaleTabelle"/>
    <w:next w:val="Tabellenraster"/>
    <w:uiPriority w:val="59"/>
    <w:rsid w:val="003C02D3"/>
    <w:rPr>
      <w:rFonts w:eastAsia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2AufgabemNrv12n0">
    <w:name w:val="02_Aufgabe mNr v12 n0"/>
    <w:basedOn w:val="02AufgabemNrv6n0"/>
    <w:qFormat/>
    <w:rsid w:val="004F13A3"/>
    <w:pPr>
      <w:spacing w:before="240"/>
    </w:pPr>
  </w:style>
  <w:style w:type="character" w:customStyle="1" w:styleId="05QuelleBUZF">
    <w:name w:val="05_Quelle/BU_ZF"/>
    <w:uiPriority w:val="1"/>
    <w:semiHidden/>
    <w:qFormat/>
    <w:rsid w:val="00FB02F1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FB02F1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FB02F1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0E540A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FB02F1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fett">
    <w:name w:val="ekv.fett"/>
    <w:basedOn w:val="Absatz-Standardschriftart"/>
    <w:uiPriority w:val="29"/>
    <w:semiHidden/>
    <w:qFormat/>
    <w:rsid w:val="009006A1"/>
    <w:rPr>
      <w:b/>
    </w:rPr>
  </w:style>
  <w:style w:type="character" w:customStyle="1" w:styleId="ekvkursiv">
    <w:name w:val="ekv.kursiv"/>
    <w:basedOn w:val="Absatz-Standardschriftart"/>
    <w:uiPriority w:val="30"/>
    <w:semiHidden/>
    <w:qFormat/>
    <w:rsid w:val="009006A1"/>
    <w:rPr>
      <w:i/>
    </w:rPr>
  </w:style>
  <w:style w:type="paragraph" w:customStyle="1" w:styleId="ekvue2arial">
    <w:name w:val="ekv.ue2.arial"/>
    <w:basedOn w:val="Standard"/>
    <w:uiPriority w:val="11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  <w:szCs w:val="22"/>
    </w:rPr>
  </w:style>
  <w:style w:type="character" w:customStyle="1" w:styleId="ekvsymbol">
    <w:name w:val="ekv.symbol"/>
    <w:basedOn w:val="Absatz-Standardschriftart"/>
    <w:uiPriority w:val="1"/>
    <w:semiHidden/>
    <w:qFormat/>
    <w:rsid w:val="009006A1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szCs w:val="22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9006A1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9006A1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9006A1"/>
    <w:pPr>
      <w:suppressLineNumbers w:val="0"/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  <w:szCs w:val="22"/>
    </w:rPr>
  </w:style>
  <w:style w:type="paragraph" w:customStyle="1" w:styleId="ekvkreuzwortrtsel">
    <w:name w:val="ekv.kreuzworträtsel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  <w:szCs w:val="22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  <w:szCs w:val="22"/>
      <w14:textFill>
        <w14:solidFill>
          <w14:srgbClr w14:val="000000">
            <w14:lumMod w14:val="65000"/>
          </w14:srgbClr>
        </w14:solidFill>
      </w14:textFill>
    </w:rPr>
  </w:style>
  <w:style w:type="paragraph" w:customStyle="1" w:styleId="ekvpagina">
    <w:name w:val="ekv.pagina"/>
    <w:basedOn w:val="Standard"/>
    <w:uiPriority w:val="99"/>
    <w:semiHidden/>
    <w:qFormat/>
    <w:rsid w:val="009006A1"/>
    <w:pPr>
      <w:suppressLineNumbers w:val="0"/>
      <w:spacing w:line="130" w:lineRule="exact"/>
      <w:ind w:left="113"/>
    </w:pPr>
    <w:rPr>
      <w:rFonts w:ascii="Arial" w:eastAsiaTheme="minorHAnsi" w:hAnsi="Arial" w:cstheme="minorBidi"/>
      <w:noProof/>
      <w:sz w:val="10"/>
      <w:szCs w:val="22"/>
    </w:rPr>
  </w:style>
  <w:style w:type="paragraph" w:customStyle="1" w:styleId="ekvpaginabild">
    <w:name w:val="ekv.pagina.bild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  <w:szCs w:val="22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9006A1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  <w:sz w:val="22"/>
      <w:szCs w:val="22"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  <w:szCs w:val="22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9006A1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9006A1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szCs w:val="22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9006A1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9006A1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  <w:szCs w:val="22"/>
    </w:rPr>
  </w:style>
  <w:style w:type="paragraph" w:customStyle="1" w:styleId="ekvschnittbox">
    <w:name w:val="ekv.schnittbox"/>
    <w:basedOn w:val="Standard"/>
    <w:uiPriority w:val="99"/>
    <w:semiHidden/>
    <w:qFormat/>
    <w:rsid w:val="009006A1"/>
    <w:pPr>
      <w:suppressLineNumbers w:val="0"/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9006A1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  <w:szCs w:val="22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9006A1"/>
    <w:rPr>
      <w:sz w:val="17"/>
    </w:rPr>
  </w:style>
  <w:style w:type="paragraph" w:customStyle="1" w:styleId="ekvkopiervorlage">
    <w:name w:val="ekv.kopiervorlage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  <w:szCs w:val="22"/>
    </w:rPr>
  </w:style>
  <w:style w:type="character" w:customStyle="1" w:styleId="ekvHochgestellt">
    <w:name w:val="ekv.Hochgestellt"/>
    <w:basedOn w:val="Absatz-Standardschriftart"/>
    <w:semiHidden/>
    <w:rsid w:val="009006A1"/>
    <w:rPr>
      <w:vertAlign w:val="superscript"/>
    </w:rPr>
  </w:style>
  <w:style w:type="table" w:customStyle="1" w:styleId="KlettTabneu2018-02-23">
    <w:name w:val="*Klett_Tab_neu_2018-02-23"/>
    <w:basedOn w:val="NormaleTabelle"/>
    <w:uiPriority w:val="99"/>
    <w:rsid w:val="007F505E"/>
    <w:tblPr>
      <w:tblInd w:w="113" w:type="dxa"/>
      <w:tblBorders>
        <w:insideH w:val="single" w:sz="4" w:space="0" w:color="auto"/>
        <w:insideV w:val="single" w:sz="4" w:space="0" w:color="auto"/>
      </w:tblBorders>
      <w:tblCellMar>
        <w:top w:w="85" w:type="dxa"/>
        <w:left w:w="113" w:type="dxa"/>
        <w:bottom w:w="85" w:type="dxa"/>
        <w:right w:w="113" w:type="dxa"/>
      </w:tblCellMar>
    </w:tblPr>
  </w:style>
  <w:style w:type="paragraph" w:customStyle="1" w:styleId="02AufgabeTextv6n0">
    <w:name w:val="02_Aufgabe Text v6 n0"/>
    <w:basedOn w:val="02AufgabeTextv0n0"/>
    <w:qFormat/>
    <w:rsid w:val="006527FD"/>
    <w:pPr>
      <w:spacing w:before="120"/>
    </w:pPr>
  </w:style>
  <w:style w:type="paragraph" w:styleId="StandardWeb">
    <w:name w:val="Normal (Web)"/>
    <w:basedOn w:val="Standard"/>
    <w:uiPriority w:val="99"/>
    <w:semiHidden/>
    <w:unhideWhenUsed/>
    <w:rsid w:val="009D095B"/>
    <w:pPr>
      <w:suppressLineNumbers w:val="0"/>
      <w:spacing w:before="100" w:beforeAutospacing="1" w:after="100" w:afterAutospacing="1"/>
    </w:pPr>
    <w:rPr>
      <w:rFonts w:eastAsia="Times New Roman"/>
      <w:sz w:val="24"/>
      <w:szCs w:val="24"/>
      <w:lang w:eastAsia="de-DE"/>
    </w:rPr>
  </w:style>
  <w:style w:type="character" w:styleId="Funotenzeichen">
    <w:name w:val="footnote reference"/>
    <w:basedOn w:val="Absatz-Standardschriftart"/>
    <w:uiPriority w:val="99"/>
    <w:semiHidden/>
    <w:rsid w:val="00BB7B1D"/>
    <w:rPr>
      <w:vertAlign w:val="superscript"/>
    </w:rPr>
  </w:style>
  <w:style w:type="character" w:customStyle="1" w:styleId="fotograf">
    <w:name w:val="fotograf"/>
    <w:basedOn w:val="Absatz-Standardschriftart"/>
    <w:rsid w:val="00E5044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749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299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43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137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04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8164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579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484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9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hef\Desktop\Klett_Unterwegs\Template_Stdbl_LUMA_T1_KV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038EC6-F113-4ABB-9617-BA685C0FBD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287</Words>
  <Characters>1812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Vorlage_Stundenblätter_KV</vt:lpstr>
    </vt:vector>
  </TitlesOfParts>
  <Company>Ernst Klett Verlag, Stuttgart</Company>
  <LinksUpToDate>false</LinksUpToDate>
  <CharactersWithSpaces>2095</CharactersWithSpaces>
  <SharedDoc>false</SharedDoc>
  <HyperlinkBase/>
  <HLinks>
    <vt:vector size="6" baseType="variant">
      <vt:variant>
        <vt:i4>2293800</vt:i4>
      </vt:variant>
      <vt:variant>
        <vt:i4>0</vt:i4>
      </vt:variant>
      <vt:variant>
        <vt:i4>0</vt:i4>
      </vt:variant>
      <vt:variant>
        <vt:i4>5</vt:i4>
      </vt:variant>
      <vt:variant>
        <vt:lpwstr>http://www.theater-wahlverwandte.de/die-marquise-von-o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Ernst Klett Verlag, Stuttgart</dc:creator>
  <cp:lastModifiedBy/>
  <cp:revision>18</cp:revision>
  <cp:lastPrinted>2018-07-30T12:59:00Z</cp:lastPrinted>
  <dcterms:created xsi:type="dcterms:W3CDTF">2018-07-20T16:18:00Z</dcterms:created>
  <dcterms:modified xsi:type="dcterms:W3CDTF">2018-10-15T12:56:00Z</dcterms:modified>
</cp:coreProperties>
</file>